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2161"/>
        <w:tblW w:w="15896" w:type="dxa"/>
        <w:tblBorders>
          <w:top w:val="single" w:sz="12" w:space="0" w:color="000001"/>
          <w:left w:val="single" w:sz="12" w:space="0" w:color="000001"/>
          <w:bottom w:val="single" w:sz="12" w:space="0" w:color="000001"/>
          <w:right w:val="single" w:sz="12" w:space="0" w:color="000001"/>
          <w:insideH w:val="single" w:sz="12" w:space="0" w:color="000001"/>
          <w:insideV w:val="single" w:sz="12" w:space="0" w:color="000001"/>
        </w:tblBorders>
        <w:tblCellMar>
          <w:left w:w="92" w:type="dxa"/>
        </w:tblCellMar>
        <w:tblLook w:val="01E0" w:firstRow="1" w:lastRow="1" w:firstColumn="1" w:lastColumn="1" w:noHBand="0" w:noVBand="0"/>
      </w:tblPr>
      <w:tblGrid>
        <w:gridCol w:w="541"/>
        <w:gridCol w:w="1469"/>
        <w:gridCol w:w="26"/>
        <w:gridCol w:w="2249"/>
        <w:gridCol w:w="3612"/>
        <w:gridCol w:w="2110"/>
        <w:gridCol w:w="1678"/>
        <w:gridCol w:w="2236"/>
        <w:gridCol w:w="8"/>
        <w:gridCol w:w="1967"/>
      </w:tblGrid>
      <w:tr w:rsidR="00A75CF5" w:rsidRPr="00A75CF5" w14:paraId="04CF88DB" w14:textId="77777777" w:rsidTr="00A75CF5">
        <w:trPr>
          <w:trHeight w:val="503"/>
        </w:trPr>
        <w:tc>
          <w:tcPr>
            <w:tcW w:w="541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6" w:space="0" w:color="000001"/>
            </w:tcBorders>
            <w:shd w:val="clear" w:color="auto" w:fill="auto"/>
            <w:tcMar>
              <w:left w:w="92" w:type="dxa"/>
            </w:tcMar>
          </w:tcPr>
          <w:p w14:paraId="6B2CAFA8" w14:textId="77777777" w:rsidR="00A75CF5" w:rsidRPr="00A75CF5" w:rsidRDefault="00A75CF5" w:rsidP="00A75CF5">
            <w:pPr>
              <w:widowControl/>
              <w:autoSpaceDE/>
              <w:autoSpaceDN/>
              <w:spacing w:before="3"/>
              <w:rPr>
                <w:rFonts w:ascii="Arial" w:hAnsi="Arial" w:cs="Arial"/>
                <w:color w:val="00000A"/>
                <w:sz w:val="14"/>
                <w:szCs w:val="14"/>
              </w:rPr>
            </w:pPr>
          </w:p>
          <w:p w14:paraId="2C5BA530" w14:textId="77777777" w:rsidR="00A75CF5" w:rsidRPr="00A75CF5" w:rsidRDefault="00A75CF5" w:rsidP="00A75CF5">
            <w:pPr>
              <w:widowControl/>
              <w:autoSpaceDE/>
              <w:autoSpaceDN/>
              <w:spacing w:before="1"/>
              <w:ind w:left="119"/>
              <w:rPr>
                <w:rFonts w:ascii="Arial" w:hAnsi="Arial" w:cs="Arial"/>
                <w:b/>
                <w:color w:val="00000A"/>
                <w:sz w:val="14"/>
                <w:szCs w:val="14"/>
              </w:rPr>
            </w:pPr>
            <w:r w:rsidRPr="00A75CF5">
              <w:rPr>
                <w:rFonts w:ascii="Arial" w:hAnsi="Arial" w:cs="Arial"/>
                <w:b/>
                <w:color w:val="00000A"/>
                <w:w w:val="105"/>
                <w:sz w:val="14"/>
                <w:szCs w:val="14"/>
              </w:rPr>
              <w:t>Lp.</w:t>
            </w:r>
          </w:p>
        </w:tc>
        <w:tc>
          <w:tcPr>
            <w:tcW w:w="1469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6" w:space="0" w:color="000001"/>
            </w:tcBorders>
            <w:shd w:val="clear" w:color="auto" w:fill="auto"/>
            <w:tcMar>
              <w:left w:w="92" w:type="dxa"/>
            </w:tcMar>
            <w:vAlign w:val="center"/>
          </w:tcPr>
          <w:p w14:paraId="52DCDE4E" w14:textId="77777777" w:rsidR="00A75CF5" w:rsidRPr="00A75CF5" w:rsidRDefault="00A75CF5" w:rsidP="00A75CF5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color w:val="00000A"/>
                <w:w w:val="105"/>
                <w:sz w:val="20"/>
                <w:szCs w:val="20"/>
              </w:rPr>
            </w:pPr>
            <w:r w:rsidRPr="00A75CF5">
              <w:rPr>
                <w:rFonts w:ascii="Arial" w:hAnsi="Arial" w:cs="Arial"/>
                <w:b/>
                <w:color w:val="00000A"/>
                <w:w w:val="105"/>
                <w:sz w:val="20"/>
                <w:szCs w:val="20"/>
              </w:rPr>
              <w:t>Nazwa gminy</w:t>
            </w:r>
          </w:p>
        </w:tc>
        <w:tc>
          <w:tcPr>
            <w:tcW w:w="2275" w:type="dxa"/>
            <w:gridSpan w:val="2"/>
            <w:tcBorders>
              <w:top w:val="single" w:sz="12" w:space="0" w:color="000001"/>
              <w:left w:val="single" w:sz="6" w:space="0" w:color="000001"/>
              <w:bottom w:val="single" w:sz="12" w:space="0" w:color="000001"/>
              <w:right w:val="single" w:sz="6" w:space="0" w:color="000001"/>
            </w:tcBorders>
            <w:shd w:val="clear" w:color="auto" w:fill="auto"/>
            <w:tcMar>
              <w:left w:w="106" w:type="dxa"/>
            </w:tcMar>
            <w:vAlign w:val="center"/>
          </w:tcPr>
          <w:p w14:paraId="7E493531" w14:textId="77777777" w:rsidR="00A75CF5" w:rsidRPr="00A75CF5" w:rsidRDefault="00A75CF5" w:rsidP="00A75CF5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  <w:r w:rsidRPr="00A75CF5">
              <w:rPr>
                <w:rFonts w:ascii="Arial" w:hAnsi="Arial" w:cs="Arial"/>
                <w:b/>
                <w:color w:val="00000A"/>
                <w:w w:val="105"/>
                <w:sz w:val="20"/>
                <w:szCs w:val="20"/>
              </w:rPr>
              <w:t>Podmiot/organizacja</w:t>
            </w:r>
          </w:p>
          <w:p w14:paraId="598A975A" w14:textId="77777777" w:rsidR="00A75CF5" w:rsidRPr="00A75CF5" w:rsidRDefault="00A75CF5" w:rsidP="00A75CF5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  <w:r w:rsidRPr="00A75CF5">
              <w:rPr>
                <w:rFonts w:ascii="Arial" w:hAnsi="Arial" w:cs="Arial"/>
                <w:b/>
                <w:color w:val="00000A"/>
                <w:w w:val="105"/>
                <w:sz w:val="20"/>
                <w:szCs w:val="20"/>
              </w:rPr>
              <w:t>pozarządowa</w:t>
            </w:r>
          </w:p>
        </w:tc>
        <w:tc>
          <w:tcPr>
            <w:tcW w:w="3612" w:type="dxa"/>
            <w:tcBorders>
              <w:top w:val="single" w:sz="12" w:space="0" w:color="000001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auto"/>
            <w:tcMar>
              <w:left w:w="106" w:type="dxa"/>
            </w:tcMar>
            <w:vAlign w:val="center"/>
          </w:tcPr>
          <w:p w14:paraId="34DD4FF5" w14:textId="77777777" w:rsidR="00A75CF5" w:rsidRPr="00A75CF5" w:rsidRDefault="00A75CF5" w:rsidP="00A75CF5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  <w:r w:rsidRPr="00A75CF5">
              <w:rPr>
                <w:rFonts w:ascii="Arial" w:hAnsi="Arial" w:cs="Arial"/>
                <w:b/>
                <w:color w:val="00000A"/>
                <w:w w:val="105"/>
                <w:sz w:val="20"/>
                <w:szCs w:val="20"/>
              </w:rPr>
              <w:t>Zakres oddziaływań</w:t>
            </w:r>
          </w:p>
        </w:tc>
        <w:tc>
          <w:tcPr>
            <w:tcW w:w="2110" w:type="dxa"/>
            <w:tcBorders>
              <w:top w:val="single" w:sz="12" w:space="0" w:color="000001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auto"/>
            <w:tcMar>
              <w:left w:w="106" w:type="dxa"/>
            </w:tcMar>
            <w:vAlign w:val="center"/>
          </w:tcPr>
          <w:p w14:paraId="295131F0" w14:textId="77777777" w:rsidR="00A75CF5" w:rsidRPr="00A75CF5" w:rsidRDefault="00A75CF5" w:rsidP="00A75CF5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  <w:r w:rsidRPr="00A75CF5">
              <w:rPr>
                <w:rFonts w:ascii="Arial" w:hAnsi="Arial" w:cs="Arial"/>
                <w:b/>
                <w:color w:val="00000A"/>
                <w:w w:val="105"/>
                <w:sz w:val="20"/>
                <w:szCs w:val="20"/>
              </w:rPr>
              <w:t>Dane teleadresowe</w:t>
            </w:r>
          </w:p>
        </w:tc>
        <w:tc>
          <w:tcPr>
            <w:tcW w:w="1678" w:type="dxa"/>
            <w:tcBorders>
              <w:top w:val="single" w:sz="12" w:space="0" w:color="000001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auto"/>
            <w:tcMar>
              <w:left w:w="106" w:type="dxa"/>
            </w:tcMar>
            <w:vAlign w:val="center"/>
          </w:tcPr>
          <w:p w14:paraId="2AF5860D" w14:textId="77777777" w:rsidR="00A75CF5" w:rsidRPr="00A75CF5" w:rsidRDefault="00A75CF5" w:rsidP="00A75CF5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  <w:r w:rsidRPr="00A75CF5">
              <w:rPr>
                <w:rFonts w:ascii="Arial" w:hAnsi="Arial" w:cs="Arial"/>
                <w:b/>
                <w:color w:val="00000A"/>
                <w:w w:val="105"/>
                <w:sz w:val="20"/>
                <w:szCs w:val="20"/>
              </w:rPr>
              <w:t>Miejsce realizacji działania</w:t>
            </w:r>
          </w:p>
        </w:tc>
        <w:tc>
          <w:tcPr>
            <w:tcW w:w="2236" w:type="dxa"/>
            <w:tcBorders>
              <w:top w:val="single" w:sz="12" w:space="0" w:color="000001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auto"/>
            <w:tcMar>
              <w:left w:w="106" w:type="dxa"/>
            </w:tcMar>
            <w:vAlign w:val="center"/>
          </w:tcPr>
          <w:p w14:paraId="28246D9A" w14:textId="77777777" w:rsidR="00A75CF5" w:rsidRPr="00A75CF5" w:rsidRDefault="00A75CF5" w:rsidP="00A75CF5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  <w:r w:rsidRPr="00A75CF5">
              <w:rPr>
                <w:rFonts w:ascii="Arial" w:hAnsi="Arial" w:cs="Arial"/>
                <w:b/>
                <w:color w:val="00000A"/>
                <w:w w:val="105"/>
                <w:sz w:val="20"/>
                <w:szCs w:val="20"/>
              </w:rPr>
              <w:t>Terminy realizacji działania</w:t>
            </w:r>
          </w:p>
        </w:tc>
        <w:tc>
          <w:tcPr>
            <w:tcW w:w="1975" w:type="dxa"/>
            <w:gridSpan w:val="2"/>
            <w:tcBorders>
              <w:top w:val="single" w:sz="12" w:space="0" w:color="000001"/>
              <w:left w:val="single" w:sz="6" w:space="0" w:color="000001"/>
              <w:bottom w:val="single" w:sz="4" w:space="0" w:color="00000A"/>
              <w:right w:val="single" w:sz="12" w:space="0" w:color="000001"/>
            </w:tcBorders>
            <w:shd w:val="clear" w:color="auto" w:fill="auto"/>
            <w:tcMar>
              <w:left w:w="106" w:type="dxa"/>
            </w:tcMar>
            <w:vAlign w:val="center"/>
          </w:tcPr>
          <w:p w14:paraId="188D6E5C" w14:textId="77777777" w:rsidR="00A75CF5" w:rsidRPr="00A75CF5" w:rsidRDefault="00A75CF5" w:rsidP="00A75CF5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color w:val="00000A"/>
                <w:sz w:val="20"/>
                <w:szCs w:val="20"/>
              </w:rPr>
            </w:pPr>
            <w:r w:rsidRPr="00A75CF5">
              <w:rPr>
                <w:rFonts w:ascii="Arial" w:hAnsi="Arial" w:cs="Arial"/>
                <w:b/>
                <w:color w:val="00000A"/>
                <w:w w:val="105"/>
                <w:sz w:val="20"/>
                <w:szCs w:val="20"/>
              </w:rPr>
              <w:t>Kontakt</w:t>
            </w:r>
          </w:p>
        </w:tc>
      </w:tr>
      <w:tr w:rsidR="00A75CF5" w:rsidRPr="00A75CF5" w14:paraId="46181619" w14:textId="77777777" w:rsidTr="00A75CF5">
        <w:trPr>
          <w:trHeight w:val="656"/>
        </w:trPr>
        <w:tc>
          <w:tcPr>
            <w:tcW w:w="541" w:type="dxa"/>
            <w:vMerge w:val="restart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6" w:space="0" w:color="000001"/>
            </w:tcBorders>
            <w:shd w:val="clear" w:color="auto" w:fill="auto"/>
            <w:tcMar>
              <w:left w:w="92" w:type="dxa"/>
            </w:tcMar>
            <w:vAlign w:val="center"/>
          </w:tcPr>
          <w:p w14:paraId="28C1ED56" w14:textId="77777777" w:rsidR="00A75CF5" w:rsidRPr="00A75CF5" w:rsidRDefault="00A75CF5" w:rsidP="00A75CF5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A"/>
                <w:sz w:val="14"/>
                <w:szCs w:val="14"/>
              </w:rPr>
            </w:pPr>
            <w:r w:rsidRPr="00A75CF5">
              <w:rPr>
                <w:rFonts w:ascii="Arial" w:hAnsi="Arial" w:cs="Arial"/>
                <w:b/>
                <w:bCs/>
                <w:color w:val="00000A"/>
                <w:sz w:val="14"/>
                <w:szCs w:val="14"/>
              </w:rPr>
              <w:t>5.</w:t>
            </w:r>
          </w:p>
        </w:tc>
        <w:tc>
          <w:tcPr>
            <w:tcW w:w="1495" w:type="dxa"/>
            <w:gridSpan w:val="2"/>
            <w:vMerge w:val="restart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6" w:space="0" w:color="000001"/>
            </w:tcBorders>
            <w:shd w:val="clear" w:color="auto" w:fill="auto"/>
            <w:tcMar>
              <w:left w:w="92" w:type="dxa"/>
            </w:tcMar>
            <w:vAlign w:val="center"/>
          </w:tcPr>
          <w:p w14:paraId="32BAC36D" w14:textId="77777777" w:rsidR="00A75CF5" w:rsidRPr="00A75CF5" w:rsidRDefault="00A75CF5" w:rsidP="00A75CF5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75CF5">
              <w:rPr>
                <w:rFonts w:ascii="Arial" w:hAnsi="Arial" w:cs="Arial"/>
                <w:b/>
                <w:bCs/>
                <w:sz w:val="14"/>
                <w:szCs w:val="14"/>
              </w:rPr>
              <w:t>Gmina i Miasto Proszowice</w:t>
            </w:r>
          </w:p>
        </w:tc>
        <w:tc>
          <w:tcPr>
            <w:tcW w:w="2249" w:type="dxa"/>
            <w:tcBorders>
              <w:top w:val="single" w:sz="12" w:space="0" w:color="000001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auto"/>
            <w:tcMar>
              <w:left w:w="106" w:type="dxa"/>
            </w:tcMar>
          </w:tcPr>
          <w:p w14:paraId="41E7F581" w14:textId="77777777" w:rsidR="00A75CF5" w:rsidRPr="00A75CF5" w:rsidRDefault="00A75CF5" w:rsidP="00A75CF5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00000A"/>
                <w:sz w:val="14"/>
                <w:szCs w:val="14"/>
              </w:rPr>
            </w:pPr>
            <w:r w:rsidRPr="00A75CF5">
              <w:rPr>
                <w:rFonts w:ascii="Arial" w:hAnsi="Arial" w:cs="Arial"/>
                <w:b/>
                <w:bCs/>
                <w:color w:val="00000A"/>
                <w:sz w:val="14"/>
                <w:szCs w:val="14"/>
              </w:rPr>
              <w:t xml:space="preserve">Punkt konsultacyjny dla osób uzależnionych </w:t>
            </w:r>
          </w:p>
          <w:p w14:paraId="7AC22595" w14:textId="77777777" w:rsidR="00A75CF5" w:rsidRPr="00A75CF5" w:rsidRDefault="00A75CF5" w:rsidP="00A75CF5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00000A"/>
                <w:sz w:val="14"/>
                <w:szCs w:val="14"/>
              </w:rPr>
            </w:pPr>
            <w:r w:rsidRPr="00A75CF5">
              <w:rPr>
                <w:rFonts w:ascii="Arial" w:hAnsi="Arial" w:cs="Arial"/>
                <w:b/>
                <w:bCs/>
                <w:color w:val="00000A"/>
                <w:sz w:val="14"/>
                <w:szCs w:val="14"/>
              </w:rPr>
              <w:t xml:space="preserve">i współuzależnionych </w:t>
            </w:r>
          </w:p>
          <w:p w14:paraId="0528CF86" w14:textId="77777777" w:rsidR="00A75CF5" w:rsidRPr="00A75CF5" w:rsidRDefault="00A75CF5" w:rsidP="00A75CF5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00000A"/>
                <w:sz w:val="14"/>
                <w:szCs w:val="14"/>
              </w:rPr>
            </w:pPr>
            <w:r w:rsidRPr="00A75CF5">
              <w:rPr>
                <w:rFonts w:ascii="Arial" w:hAnsi="Arial" w:cs="Arial"/>
                <w:b/>
                <w:bCs/>
                <w:color w:val="00000A"/>
                <w:sz w:val="14"/>
                <w:szCs w:val="14"/>
              </w:rPr>
              <w:t>w Proszowicach</w:t>
            </w:r>
          </w:p>
          <w:p w14:paraId="09AE0E0A" w14:textId="77777777" w:rsidR="00A75CF5" w:rsidRPr="00A75CF5" w:rsidRDefault="00A75CF5" w:rsidP="00A75CF5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00000A"/>
                <w:sz w:val="14"/>
                <w:szCs w:val="14"/>
              </w:rPr>
            </w:pPr>
          </w:p>
        </w:tc>
        <w:tc>
          <w:tcPr>
            <w:tcW w:w="3612" w:type="dxa"/>
            <w:tcBorders>
              <w:top w:val="single" w:sz="12" w:space="0" w:color="000001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auto"/>
            <w:tcMar>
              <w:left w:w="106" w:type="dxa"/>
            </w:tcMar>
          </w:tcPr>
          <w:p w14:paraId="755D5E9C" w14:textId="77777777" w:rsidR="00A75CF5" w:rsidRPr="00A75CF5" w:rsidRDefault="00A75CF5" w:rsidP="00A75CF5">
            <w:pPr>
              <w:widowControl/>
              <w:autoSpaceDE/>
              <w:autoSpaceDN/>
              <w:spacing w:before="21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0"/>
                <w:sz w:val="14"/>
                <w:szCs w:val="14"/>
              </w:rPr>
              <w:t>Terapeuta dla osób uzależnionych</w:t>
            </w:r>
          </w:p>
          <w:p w14:paraId="1A0383BB" w14:textId="77777777" w:rsidR="00A75CF5" w:rsidRPr="00A75CF5" w:rsidRDefault="00A75CF5" w:rsidP="00A75CF5">
            <w:pPr>
              <w:widowControl/>
              <w:autoSpaceDE/>
              <w:autoSpaceDN/>
              <w:spacing w:before="21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0"/>
                <w:sz w:val="14"/>
                <w:szCs w:val="14"/>
              </w:rPr>
              <w:t>Terapeuta dla osób współuzależnionych</w:t>
            </w:r>
          </w:p>
          <w:p w14:paraId="13E1568E" w14:textId="77777777" w:rsidR="00A75CF5" w:rsidRPr="00A75CF5" w:rsidRDefault="00A75CF5" w:rsidP="00A75CF5">
            <w:pPr>
              <w:widowControl/>
              <w:autoSpaceDE/>
              <w:autoSpaceDN/>
              <w:spacing w:before="21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0"/>
                <w:sz w:val="14"/>
                <w:szCs w:val="14"/>
              </w:rPr>
              <w:t>Psycholog</w:t>
            </w:r>
          </w:p>
        </w:tc>
        <w:tc>
          <w:tcPr>
            <w:tcW w:w="2110" w:type="dxa"/>
            <w:tcBorders>
              <w:top w:val="single" w:sz="12" w:space="0" w:color="000001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auto"/>
            <w:tcMar>
              <w:left w:w="106" w:type="dxa"/>
            </w:tcMar>
          </w:tcPr>
          <w:p w14:paraId="46C25336" w14:textId="77777777" w:rsidR="00A75CF5" w:rsidRPr="00A75CF5" w:rsidRDefault="00A75CF5" w:rsidP="00A75CF5">
            <w:pPr>
              <w:widowControl/>
              <w:autoSpaceDE/>
              <w:autoSpaceDN/>
              <w:spacing w:before="21"/>
              <w:ind w:left="33"/>
              <w:rPr>
                <w:rFonts w:ascii="Arial" w:hAnsi="Arial" w:cs="Arial"/>
                <w:color w:val="00000A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A"/>
                <w:sz w:val="14"/>
                <w:szCs w:val="14"/>
              </w:rPr>
              <w:t xml:space="preserve">Urząd Gminy i Miasta </w:t>
            </w:r>
          </w:p>
          <w:p w14:paraId="27FF1F5A" w14:textId="77777777" w:rsidR="00A75CF5" w:rsidRPr="00A75CF5" w:rsidRDefault="00A75CF5" w:rsidP="00A75CF5">
            <w:pPr>
              <w:widowControl/>
              <w:autoSpaceDE/>
              <w:autoSpaceDN/>
              <w:spacing w:before="21"/>
              <w:ind w:left="33"/>
              <w:rPr>
                <w:rFonts w:ascii="Arial" w:hAnsi="Arial" w:cs="Arial"/>
                <w:color w:val="00000A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A"/>
                <w:sz w:val="14"/>
                <w:szCs w:val="14"/>
              </w:rPr>
              <w:t>Proszowice</w:t>
            </w:r>
          </w:p>
          <w:p w14:paraId="01628648" w14:textId="77777777" w:rsidR="00A75CF5" w:rsidRPr="00A75CF5" w:rsidRDefault="00A75CF5" w:rsidP="00A75CF5">
            <w:pPr>
              <w:widowControl/>
              <w:autoSpaceDE/>
              <w:autoSpaceDN/>
              <w:spacing w:before="21"/>
              <w:ind w:left="33"/>
              <w:rPr>
                <w:rFonts w:ascii="Arial" w:hAnsi="Arial" w:cs="Arial"/>
                <w:color w:val="00000A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A"/>
                <w:sz w:val="14"/>
                <w:szCs w:val="14"/>
              </w:rPr>
              <w:t>ul. 3 Maja 72,</w:t>
            </w:r>
            <w:r w:rsidRPr="00A75CF5">
              <w:rPr>
                <w:rFonts w:ascii="Arial" w:hAnsi="Arial" w:cs="Arial"/>
                <w:color w:val="00000A"/>
                <w:sz w:val="14"/>
                <w:szCs w:val="14"/>
              </w:rPr>
              <w:br/>
              <w:t>32-100 Proszowice</w:t>
            </w:r>
          </w:p>
        </w:tc>
        <w:tc>
          <w:tcPr>
            <w:tcW w:w="1678" w:type="dxa"/>
            <w:tcBorders>
              <w:top w:val="single" w:sz="12" w:space="0" w:color="000001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auto"/>
            <w:tcMar>
              <w:left w:w="106" w:type="dxa"/>
            </w:tcMar>
          </w:tcPr>
          <w:p w14:paraId="3BC62FAE" w14:textId="77777777" w:rsidR="00A75CF5" w:rsidRPr="00A75CF5" w:rsidRDefault="00A75CF5" w:rsidP="00A75CF5">
            <w:pPr>
              <w:widowControl/>
              <w:autoSpaceDE/>
              <w:autoSpaceDN/>
              <w:rPr>
                <w:rFonts w:ascii="Arial" w:hAnsi="Arial" w:cs="Arial"/>
                <w:color w:val="00000A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A"/>
                <w:sz w:val="14"/>
                <w:szCs w:val="14"/>
              </w:rPr>
              <w:t>ul. 3 Maja 72,</w:t>
            </w:r>
            <w:r w:rsidRPr="00A75CF5">
              <w:rPr>
                <w:rFonts w:ascii="Arial" w:hAnsi="Arial" w:cs="Arial"/>
                <w:color w:val="00000A"/>
                <w:sz w:val="14"/>
                <w:szCs w:val="14"/>
              </w:rPr>
              <w:br/>
              <w:t>32-100 Proszowice</w:t>
            </w:r>
          </w:p>
          <w:p w14:paraId="3D1FF08B" w14:textId="77777777" w:rsidR="00A75CF5" w:rsidRPr="00A75CF5" w:rsidRDefault="00A75CF5" w:rsidP="00A75CF5">
            <w:pPr>
              <w:widowControl/>
              <w:autoSpaceDE/>
              <w:autoSpaceDN/>
              <w:spacing w:before="21"/>
              <w:rPr>
                <w:rFonts w:ascii="Arial" w:hAnsi="Arial" w:cs="Arial"/>
                <w:color w:val="00000A"/>
                <w:sz w:val="14"/>
                <w:szCs w:val="14"/>
              </w:rPr>
            </w:pPr>
          </w:p>
        </w:tc>
        <w:tc>
          <w:tcPr>
            <w:tcW w:w="2244" w:type="dxa"/>
            <w:gridSpan w:val="2"/>
            <w:tcBorders>
              <w:top w:val="single" w:sz="12" w:space="0" w:color="000001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auto"/>
            <w:tcMar>
              <w:left w:w="106" w:type="dxa"/>
            </w:tcMar>
          </w:tcPr>
          <w:p w14:paraId="0D5BCAA2" w14:textId="77777777" w:rsidR="00A75CF5" w:rsidRPr="00A75CF5" w:rsidRDefault="00A75CF5" w:rsidP="00A75CF5">
            <w:pPr>
              <w:widowControl/>
              <w:autoSpaceDE/>
              <w:autoSpaceDN/>
              <w:spacing w:line="264" w:lineRule="auto"/>
              <w:ind w:right="53"/>
              <w:rPr>
                <w:rFonts w:ascii="Arial" w:hAnsi="Arial" w:cs="Arial"/>
                <w:color w:val="00000A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A"/>
                <w:sz w:val="14"/>
                <w:szCs w:val="14"/>
              </w:rPr>
              <w:t xml:space="preserve">Czwartek godz. 16.00 do 20.00 </w:t>
            </w:r>
          </w:p>
          <w:p w14:paraId="15795CEE" w14:textId="77777777" w:rsidR="00A75CF5" w:rsidRPr="00A75CF5" w:rsidRDefault="00A75CF5" w:rsidP="00A75CF5">
            <w:pPr>
              <w:widowControl/>
              <w:autoSpaceDE/>
              <w:autoSpaceDN/>
              <w:rPr>
                <w:rFonts w:ascii="Arial" w:hAnsi="Arial" w:cs="Arial"/>
                <w:color w:val="00000A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A"/>
                <w:sz w:val="14"/>
                <w:szCs w:val="14"/>
              </w:rPr>
              <w:t>Wtorek od godz. 14.00 do 19.00</w:t>
            </w:r>
          </w:p>
          <w:p w14:paraId="6BEED327" w14:textId="77777777" w:rsidR="00A75CF5" w:rsidRPr="00A75CF5" w:rsidRDefault="00A75CF5" w:rsidP="00A75CF5">
            <w:pPr>
              <w:widowControl/>
              <w:autoSpaceDE/>
              <w:autoSpaceDN/>
              <w:rPr>
                <w:rFonts w:ascii="Arial" w:hAnsi="Arial" w:cs="Arial"/>
                <w:color w:val="00000A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A"/>
                <w:sz w:val="14"/>
                <w:szCs w:val="14"/>
              </w:rPr>
              <w:t>Wtorek od godz. 14.00 do 17.00</w:t>
            </w:r>
          </w:p>
        </w:tc>
        <w:tc>
          <w:tcPr>
            <w:tcW w:w="1967" w:type="dxa"/>
            <w:tcBorders>
              <w:top w:val="single" w:sz="12" w:space="0" w:color="000001"/>
              <w:left w:val="single" w:sz="6" w:space="0" w:color="000001"/>
              <w:bottom w:val="single" w:sz="4" w:space="0" w:color="00000A"/>
              <w:right w:val="single" w:sz="12" w:space="0" w:color="000001"/>
            </w:tcBorders>
            <w:shd w:val="clear" w:color="auto" w:fill="auto"/>
            <w:tcMar>
              <w:left w:w="106" w:type="dxa"/>
            </w:tcMar>
          </w:tcPr>
          <w:p w14:paraId="44275DF4" w14:textId="77777777" w:rsidR="00A75CF5" w:rsidRPr="00A75CF5" w:rsidRDefault="00A75CF5" w:rsidP="00A75CF5">
            <w:pPr>
              <w:widowControl/>
              <w:autoSpaceDE/>
              <w:autoSpaceDN/>
              <w:spacing w:before="21"/>
              <w:rPr>
                <w:rFonts w:ascii="Arial" w:hAnsi="Arial" w:cs="Arial"/>
                <w:color w:val="00000A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A"/>
                <w:sz w:val="14"/>
                <w:szCs w:val="14"/>
              </w:rPr>
              <w:t>Aneta Chmielnicka Bogacz</w:t>
            </w:r>
          </w:p>
          <w:p w14:paraId="354C2AF0" w14:textId="77777777" w:rsidR="00A75CF5" w:rsidRPr="00A75CF5" w:rsidRDefault="00A75CF5" w:rsidP="00A75CF5">
            <w:pPr>
              <w:widowControl/>
              <w:autoSpaceDE/>
              <w:autoSpaceDN/>
              <w:spacing w:before="21"/>
              <w:rPr>
                <w:rFonts w:ascii="Arial" w:hAnsi="Arial" w:cs="Arial"/>
                <w:color w:val="00000A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A"/>
                <w:sz w:val="14"/>
                <w:szCs w:val="14"/>
              </w:rPr>
              <w:t>tel. 12 386 10 05 wew. 321</w:t>
            </w:r>
          </w:p>
        </w:tc>
      </w:tr>
      <w:tr w:rsidR="00A75CF5" w:rsidRPr="00A75CF5" w14:paraId="5B0AF1F9" w14:textId="77777777" w:rsidTr="00A75CF5">
        <w:trPr>
          <w:trHeight w:val="808"/>
        </w:trPr>
        <w:tc>
          <w:tcPr>
            <w:tcW w:w="541" w:type="dxa"/>
            <w:vMerge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6" w:space="0" w:color="000001"/>
            </w:tcBorders>
            <w:shd w:val="clear" w:color="auto" w:fill="auto"/>
            <w:tcMar>
              <w:left w:w="92" w:type="dxa"/>
            </w:tcMar>
          </w:tcPr>
          <w:p w14:paraId="25149FEA" w14:textId="77777777" w:rsidR="00A75CF5" w:rsidRPr="00A75CF5" w:rsidRDefault="00A75CF5" w:rsidP="00A75CF5">
            <w:pPr>
              <w:widowControl/>
              <w:autoSpaceDE/>
              <w:autoSpaceDN/>
              <w:spacing w:before="94"/>
              <w:ind w:left="161" w:right="143"/>
              <w:jc w:val="center"/>
              <w:rPr>
                <w:rFonts w:ascii="Arial" w:hAnsi="Arial" w:cs="Arial"/>
                <w:color w:val="00000A"/>
                <w:sz w:val="14"/>
                <w:szCs w:val="14"/>
              </w:rPr>
            </w:pPr>
          </w:p>
        </w:tc>
        <w:tc>
          <w:tcPr>
            <w:tcW w:w="1495" w:type="dxa"/>
            <w:gridSpan w:val="2"/>
            <w:vMerge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6" w:space="0" w:color="000001"/>
            </w:tcBorders>
            <w:shd w:val="clear" w:color="auto" w:fill="auto"/>
            <w:tcMar>
              <w:left w:w="92" w:type="dxa"/>
            </w:tcMar>
          </w:tcPr>
          <w:p w14:paraId="23479DE4" w14:textId="77777777" w:rsidR="00A75CF5" w:rsidRPr="00A75CF5" w:rsidRDefault="00A75CF5" w:rsidP="00A75CF5">
            <w:pPr>
              <w:widowControl/>
              <w:autoSpaceDE/>
              <w:autoSpaceDN/>
              <w:rPr>
                <w:rFonts w:ascii="Arial" w:hAnsi="Arial" w:cs="Arial"/>
                <w:color w:val="00000A"/>
                <w:sz w:val="14"/>
                <w:szCs w:val="14"/>
              </w:rPr>
            </w:pPr>
          </w:p>
        </w:tc>
        <w:tc>
          <w:tcPr>
            <w:tcW w:w="2249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auto"/>
            <w:tcMar>
              <w:left w:w="106" w:type="dxa"/>
            </w:tcMar>
          </w:tcPr>
          <w:p w14:paraId="0D80EB0E" w14:textId="77777777" w:rsidR="00A75CF5" w:rsidRPr="00A75CF5" w:rsidRDefault="00A75CF5" w:rsidP="00A75CF5">
            <w:pPr>
              <w:widowControl/>
              <w:autoSpaceDE/>
              <w:autoSpaceDN/>
              <w:rPr>
                <w:rFonts w:ascii="Arial" w:hAnsi="Arial" w:cs="Arial"/>
                <w:color w:val="00000A"/>
                <w:sz w:val="14"/>
                <w:szCs w:val="14"/>
              </w:rPr>
            </w:pPr>
            <w:r w:rsidRPr="00A75CF5">
              <w:rPr>
                <w:rFonts w:ascii="Arial" w:hAnsi="Arial" w:cs="Arial"/>
                <w:b/>
                <w:bCs/>
                <w:color w:val="00000A"/>
                <w:sz w:val="14"/>
                <w:szCs w:val="14"/>
              </w:rPr>
              <w:t>Punkt Informacji, Wsparcia i Pomocy dla Osób Dotkniętych Przemocą Domową</w:t>
            </w:r>
          </w:p>
        </w:tc>
        <w:tc>
          <w:tcPr>
            <w:tcW w:w="3612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auto"/>
            <w:tcMar>
              <w:left w:w="106" w:type="dxa"/>
            </w:tcMar>
          </w:tcPr>
          <w:p w14:paraId="25C6268B" w14:textId="77777777" w:rsidR="00A75CF5" w:rsidRPr="00A75CF5" w:rsidRDefault="00A75CF5" w:rsidP="00A75CF5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0"/>
                <w:sz w:val="14"/>
                <w:szCs w:val="14"/>
              </w:rPr>
              <w:t>Pracownik socjalny</w:t>
            </w:r>
          </w:p>
          <w:p w14:paraId="3DC16DA6" w14:textId="77777777" w:rsidR="00A75CF5" w:rsidRPr="00A75CF5" w:rsidRDefault="00A75CF5" w:rsidP="00A75CF5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0"/>
                <w:sz w:val="14"/>
                <w:szCs w:val="14"/>
              </w:rPr>
              <w:t>Psycholog</w:t>
            </w:r>
          </w:p>
          <w:p w14:paraId="40985A43" w14:textId="77777777" w:rsidR="00A75CF5" w:rsidRPr="00A75CF5" w:rsidRDefault="00A75CF5" w:rsidP="00A75CF5">
            <w:pPr>
              <w:widowControl/>
              <w:autoSpaceDE/>
              <w:autoSpaceDN/>
              <w:rPr>
                <w:rFonts w:ascii="Arial" w:hAnsi="Arial" w:cs="Arial"/>
                <w:color w:val="00000A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0"/>
                <w:sz w:val="14"/>
                <w:szCs w:val="14"/>
              </w:rPr>
              <w:t>Psychoterapeuta</w:t>
            </w:r>
          </w:p>
        </w:tc>
        <w:tc>
          <w:tcPr>
            <w:tcW w:w="2110" w:type="dxa"/>
            <w:vMerge w:val="restart"/>
            <w:tcBorders>
              <w:top w:val="single" w:sz="4" w:space="0" w:color="00000A"/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106" w:type="dxa"/>
            </w:tcMar>
          </w:tcPr>
          <w:p w14:paraId="2FCB97D4" w14:textId="77777777" w:rsidR="00A75CF5" w:rsidRPr="00A75CF5" w:rsidRDefault="00A75CF5" w:rsidP="00A75CF5">
            <w:pPr>
              <w:widowControl/>
              <w:autoSpaceDE/>
              <w:autoSpaceDN/>
              <w:spacing w:before="21"/>
              <w:ind w:left="33"/>
              <w:rPr>
                <w:rFonts w:ascii="Arial" w:hAnsi="Arial" w:cs="Arial"/>
                <w:color w:val="00000A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A"/>
                <w:sz w:val="14"/>
                <w:szCs w:val="14"/>
              </w:rPr>
              <w:t>Miejsko-Gminny Ośrodek Pomocy Społecznej w Proszowicach</w:t>
            </w:r>
          </w:p>
          <w:p w14:paraId="308C718A" w14:textId="77777777" w:rsidR="00A75CF5" w:rsidRPr="00A75CF5" w:rsidRDefault="00A75CF5" w:rsidP="00A75CF5">
            <w:pPr>
              <w:widowControl/>
              <w:autoSpaceDE/>
              <w:autoSpaceDN/>
              <w:spacing w:before="21"/>
              <w:ind w:left="33"/>
              <w:rPr>
                <w:rFonts w:ascii="Arial" w:hAnsi="Arial" w:cs="Arial"/>
                <w:color w:val="00000A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A"/>
                <w:sz w:val="14"/>
                <w:szCs w:val="14"/>
              </w:rPr>
              <w:t xml:space="preserve">ul. 3 Maja 72, </w:t>
            </w:r>
          </w:p>
          <w:p w14:paraId="16EC8697" w14:textId="77777777" w:rsidR="00A75CF5" w:rsidRPr="00A75CF5" w:rsidRDefault="00A75CF5" w:rsidP="00A75CF5">
            <w:pPr>
              <w:widowControl/>
              <w:autoSpaceDE/>
              <w:autoSpaceDN/>
              <w:spacing w:before="21"/>
              <w:ind w:left="33"/>
              <w:rPr>
                <w:rFonts w:ascii="Arial" w:hAnsi="Arial" w:cs="Arial"/>
                <w:color w:val="00000A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A"/>
                <w:sz w:val="14"/>
                <w:szCs w:val="14"/>
              </w:rPr>
              <w:t xml:space="preserve">32-100 Proszowice </w:t>
            </w:r>
          </w:p>
          <w:p w14:paraId="0AF3FEF7" w14:textId="77777777" w:rsidR="00A75CF5" w:rsidRPr="00A75CF5" w:rsidRDefault="00A75CF5" w:rsidP="00A75CF5">
            <w:pPr>
              <w:widowControl/>
              <w:autoSpaceDE/>
              <w:autoSpaceDN/>
              <w:spacing w:before="21"/>
              <w:ind w:left="33"/>
              <w:rPr>
                <w:rFonts w:ascii="Arial" w:hAnsi="Arial" w:cs="Arial"/>
                <w:color w:val="00000A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A"/>
                <w:sz w:val="14"/>
                <w:szCs w:val="14"/>
              </w:rPr>
              <w:t>Tel. 12 386 22 12</w:t>
            </w:r>
          </w:p>
          <w:p w14:paraId="4D88EE5F" w14:textId="77777777" w:rsidR="00A75CF5" w:rsidRPr="00A75CF5" w:rsidRDefault="00A75CF5" w:rsidP="00A75CF5">
            <w:pPr>
              <w:spacing w:before="21"/>
              <w:ind w:left="33"/>
              <w:rPr>
                <w:rFonts w:ascii="Arial" w:hAnsi="Arial" w:cs="Arial"/>
                <w:color w:val="00000A"/>
                <w:sz w:val="14"/>
                <w:szCs w:val="14"/>
              </w:rPr>
            </w:pPr>
            <w:hyperlink r:id="rId7" w:history="1">
              <w:r w:rsidRPr="00A75CF5">
                <w:rPr>
                  <w:rFonts w:ascii="Arial" w:hAnsi="Arial" w:cs="Arial"/>
                  <w:color w:val="0000FF"/>
                  <w:sz w:val="14"/>
                  <w:szCs w:val="14"/>
                  <w:u w:val="single"/>
                </w:rPr>
                <w:t>mgops@proszowice.pl</w:t>
              </w:r>
            </w:hyperlink>
            <w:r w:rsidRPr="00A75CF5">
              <w:rPr>
                <w:rFonts w:ascii="Arial" w:hAnsi="Arial" w:cs="Arial"/>
                <w:color w:val="00000A"/>
                <w:sz w:val="14"/>
                <w:szCs w:val="14"/>
              </w:rPr>
              <w:t xml:space="preserve"> </w:t>
            </w:r>
          </w:p>
        </w:tc>
        <w:tc>
          <w:tcPr>
            <w:tcW w:w="1678" w:type="dxa"/>
            <w:vMerge w:val="restart"/>
            <w:tcBorders>
              <w:top w:val="single" w:sz="4" w:space="0" w:color="00000A"/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106" w:type="dxa"/>
            </w:tcMar>
          </w:tcPr>
          <w:p w14:paraId="192D8589" w14:textId="77777777" w:rsidR="00A75CF5" w:rsidRPr="00A75CF5" w:rsidRDefault="00A75CF5" w:rsidP="00A75CF5">
            <w:pPr>
              <w:widowControl/>
              <w:autoSpaceDE/>
              <w:autoSpaceDN/>
              <w:rPr>
                <w:rFonts w:ascii="Arial" w:hAnsi="Arial" w:cs="Arial"/>
                <w:color w:val="00000A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A"/>
                <w:sz w:val="14"/>
                <w:szCs w:val="14"/>
              </w:rPr>
              <w:t>ul. 3 Maja 72,</w:t>
            </w:r>
            <w:r w:rsidRPr="00A75CF5">
              <w:rPr>
                <w:rFonts w:ascii="Arial" w:hAnsi="Arial" w:cs="Arial"/>
                <w:color w:val="00000A"/>
                <w:sz w:val="14"/>
                <w:szCs w:val="14"/>
              </w:rPr>
              <w:br/>
              <w:t>32-100 Proszowice</w:t>
            </w:r>
          </w:p>
        </w:tc>
        <w:tc>
          <w:tcPr>
            <w:tcW w:w="2244" w:type="dxa"/>
            <w:gridSpan w:val="2"/>
            <w:vMerge w:val="restart"/>
            <w:tcBorders>
              <w:top w:val="single" w:sz="4" w:space="0" w:color="00000A"/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106" w:type="dxa"/>
            </w:tcMar>
          </w:tcPr>
          <w:p w14:paraId="02689624" w14:textId="77777777" w:rsidR="00A75CF5" w:rsidRPr="00A75CF5" w:rsidRDefault="00A75CF5" w:rsidP="00A75CF5">
            <w:pPr>
              <w:widowControl/>
              <w:autoSpaceDE/>
              <w:autoSpaceDN/>
              <w:spacing w:line="264" w:lineRule="auto"/>
              <w:ind w:left="33" w:right="53"/>
              <w:rPr>
                <w:rFonts w:ascii="Arial" w:hAnsi="Arial" w:cs="Arial"/>
                <w:color w:val="00000A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A"/>
                <w:sz w:val="14"/>
                <w:szCs w:val="14"/>
              </w:rPr>
              <w:t>Pracownik socjalny:</w:t>
            </w:r>
          </w:p>
          <w:p w14:paraId="01548D7E" w14:textId="77777777" w:rsidR="00A75CF5" w:rsidRPr="00A75CF5" w:rsidRDefault="00A75CF5" w:rsidP="00A75CF5">
            <w:pPr>
              <w:widowControl/>
              <w:autoSpaceDE/>
              <w:autoSpaceDN/>
              <w:spacing w:line="264" w:lineRule="auto"/>
              <w:ind w:left="33" w:right="53"/>
              <w:rPr>
                <w:rFonts w:ascii="Arial" w:hAnsi="Arial" w:cs="Arial"/>
                <w:color w:val="00000A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A"/>
                <w:sz w:val="14"/>
                <w:szCs w:val="14"/>
              </w:rPr>
              <w:t>Poniedziałek - 7.30 – 15.30</w:t>
            </w:r>
          </w:p>
          <w:p w14:paraId="23C4C6E9" w14:textId="77777777" w:rsidR="00A75CF5" w:rsidRPr="00A75CF5" w:rsidRDefault="00A75CF5" w:rsidP="00A75CF5">
            <w:pPr>
              <w:widowControl/>
              <w:autoSpaceDE/>
              <w:autoSpaceDN/>
              <w:spacing w:line="264" w:lineRule="auto"/>
              <w:ind w:left="33" w:right="53"/>
              <w:rPr>
                <w:rFonts w:ascii="Arial" w:hAnsi="Arial" w:cs="Arial"/>
                <w:color w:val="00000A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A"/>
                <w:sz w:val="14"/>
                <w:szCs w:val="14"/>
              </w:rPr>
              <w:t>Wtorek - 7.30 - 15.30</w:t>
            </w:r>
          </w:p>
          <w:p w14:paraId="4F0FA298" w14:textId="77777777" w:rsidR="00A75CF5" w:rsidRPr="00A75CF5" w:rsidRDefault="00A75CF5" w:rsidP="00A75CF5">
            <w:pPr>
              <w:widowControl/>
              <w:autoSpaceDE/>
              <w:autoSpaceDN/>
              <w:spacing w:line="264" w:lineRule="auto"/>
              <w:ind w:left="33" w:right="53"/>
              <w:rPr>
                <w:rFonts w:ascii="Arial" w:hAnsi="Arial" w:cs="Arial"/>
                <w:color w:val="00000A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A"/>
                <w:sz w:val="14"/>
                <w:szCs w:val="14"/>
              </w:rPr>
              <w:t>Środa - 7.30 - 15.30</w:t>
            </w:r>
          </w:p>
          <w:p w14:paraId="25DD72A1" w14:textId="77777777" w:rsidR="00A75CF5" w:rsidRPr="00A75CF5" w:rsidRDefault="00A75CF5" w:rsidP="00A75CF5">
            <w:pPr>
              <w:widowControl/>
              <w:autoSpaceDE/>
              <w:autoSpaceDN/>
              <w:spacing w:line="264" w:lineRule="auto"/>
              <w:ind w:left="33" w:right="53"/>
              <w:rPr>
                <w:rFonts w:ascii="Arial" w:hAnsi="Arial" w:cs="Arial"/>
                <w:color w:val="00000A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A"/>
                <w:sz w:val="14"/>
                <w:szCs w:val="14"/>
              </w:rPr>
              <w:t>Czwartek - 7.30 - 15.30</w:t>
            </w:r>
          </w:p>
          <w:p w14:paraId="3B835EB5" w14:textId="77777777" w:rsidR="00A75CF5" w:rsidRPr="00A75CF5" w:rsidRDefault="00A75CF5" w:rsidP="00A75CF5">
            <w:pPr>
              <w:widowControl/>
              <w:autoSpaceDE/>
              <w:autoSpaceDN/>
              <w:spacing w:before="21" w:line="264" w:lineRule="auto"/>
              <w:ind w:left="33" w:right="53"/>
              <w:rPr>
                <w:rFonts w:ascii="Arial" w:hAnsi="Arial" w:cs="Arial"/>
                <w:color w:val="00000A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A"/>
                <w:sz w:val="14"/>
                <w:szCs w:val="14"/>
              </w:rPr>
              <w:t>Piątek - 7.30 - 15.30</w:t>
            </w:r>
          </w:p>
          <w:p w14:paraId="39D525E3" w14:textId="77777777" w:rsidR="00A75CF5" w:rsidRPr="00A75CF5" w:rsidRDefault="00A75CF5" w:rsidP="00A75CF5">
            <w:pPr>
              <w:widowControl/>
              <w:autoSpaceDE/>
              <w:autoSpaceDN/>
              <w:spacing w:before="21" w:line="264" w:lineRule="auto"/>
              <w:ind w:left="33" w:right="53"/>
              <w:rPr>
                <w:rFonts w:ascii="Arial" w:hAnsi="Arial" w:cs="Arial"/>
                <w:color w:val="00000A"/>
                <w:sz w:val="14"/>
                <w:szCs w:val="14"/>
              </w:rPr>
            </w:pPr>
          </w:p>
          <w:p w14:paraId="411B5107" w14:textId="77777777" w:rsidR="00A75CF5" w:rsidRPr="00A75CF5" w:rsidRDefault="00A75CF5" w:rsidP="00A75CF5">
            <w:pPr>
              <w:widowControl/>
              <w:autoSpaceDE/>
              <w:autoSpaceDN/>
              <w:spacing w:before="21" w:line="264" w:lineRule="auto"/>
              <w:ind w:left="33" w:right="53"/>
              <w:rPr>
                <w:rFonts w:ascii="Arial" w:hAnsi="Arial" w:cs="Arial"/>
                <w:color w:val="00000A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A"/>
                <w:sz w:val="14"/>
                <w:szCs w:val="14"/>
              </w:rPr>
              <w:t>Psycholog:</w:t>
            </w:r>
          </w:p>
          <w:p w14:paraId="50005208" w14:textId="77777777" w:rsidR="00A75CF5" w:rsidRPr="00A75CF5" w:rsidRDefault="00A75CF5" w:rsidP="00A75CF5">
            <w:pPr>
              <w:widowControl/>
              <w:autoSpaceDE/>
              <w:autoSpaceDN/>
              <w:spacing w:before="21" w:line="264" w:lineRule="auto"/>
              <w:ind w:left="33" w:right="53"/>
              <w:rPr>
                <w:rFonts w:ascii="Arial" w:hAnsi="Arial" w:cs="Arial"/>
                <w:color w:val="00000A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A"/>
                <w:sz w:val="14"/>
                <w:szCs w:val="14"/>
              </w:rPr>
              <w:t>Wtorek 9.00 – 12.00</w:t>
            </w:r>
          </w:p>
          <w:p w14:paraId="3757EA9A" w14:textId="77777777" w:rsidR="00A75CF5" w:rsidRPr="00A75CF5" w:rsidRDefault="00A75CF5" w:rsidP="00A75CF5">
            <w:pPr>
              <w:widowControl/>
              <w:autoSpaceDE/>
              <w:autoSpaceDN/>
              <w:spacing w:before="21" w:line="264" w:lineRule="auto"/>
              <w:ind w:left="33" w:right="53"/>
              <w:rPr>
                <w:rFonts w:ascii="Arial" w:hAnsi="Arial" w:cs="Arial"/>
                <w:color w:val="00000A"/>
                <w:sz w:val="14"/>
                <w:szCs w:val="14"/>
              </w:rPr>
            </w:pPr>
          </w:p>
          <w:p w14:paraId="42CFECCA" w14:textId="77777777" w:rsidR="00A75CF5" w:rsidRPr="00A75CF5" w:rsidRDefault="00A75CF5" w:rsidP="00A75CF5">
            <w:pPr>
              <w:widowControl/>
              <w:autoSpaceDE/>
              <w:autoSpaceDN/>
              <w:spacing w:before="21" w:line="264" w:lineRule="auto"/>
              <w:ind w:left="33" w:right="53"/>
              <w:rPr>
                <w:rFonts w:ascii="Arial" w:hAnsi="Arial" w:cs="Arial"/>
                <w:color w:val="00000A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A"/>
                <w:sz w:val="14"/>
                <w:szCs w:val="14"/>
              </w:rPr>
              <w:t>Psychoterapeuta:</w:t>
            </w:r>
          </w:p>
          <w:p w14:paraId="3DBBC8DD" w14:textId="77777777" w:rsidR="00A75CF5" w:rsidRPr="00A75CF5" w:rsidRDefault="00A75CF5" w:rsidP="00A75CF5">
            <w:pPr>
              <w:widowControl/>
              <w:autoSpaceDE/>
              <w:autoSpaceDN/>
              <w:spacing w:before="21" w:line="264" w:lineRule="auto"/>
              <w:ind w:right="53"/>
              <w:rPr>
                <w:rFonts w:ascii="Arial" w:hAnsi="Arial" w:cs="Arial"/>
                <w:color w:val="00000A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A"/>
                <w:sz w:val="14"/>
                <w:szCs w:val="14"/>
              </w:rPr>
              <w:t>Wtorek 14.00 - 16.00</w:t>
            </w:r>
          </w:p>
        </w:tc>
        <w:tc>
          <w:tcPr>
            <w:tcW w:w="1967" w:type="dxa"/>
            <w:vMerge w:val="restart"/>
            <w:tcBorders>
              <w:top w:val="single" w:sz="4" w:space="0" w:color="00000A"/>
              <w:left w:val="single" w:sz="6" w:space="0" w:color="000001"/>
              <w:right w:val="single" w:sz="12" w:space="0" w:color="000001"/>
            </w:tcBorders>
            <w:shd w:val="clear" w:color="auto" w:fill="auto"/>
            <w:tcMar>
              <w:left w:w="106" w:type="dxa"/>
            </w:tcMar>
          </w:tcPr>
          <w:p w14:paraId="6815AB10" w14:textId="77777777" w:rsidR="00A75CF5" w:rsidRPr="00A75CF5" w:rsidRDefault="00A75CF5" w:rsidP="00A75CF5">
            <w:pPr>
              <w:widowControl/>
              <w:autoSpaceDE/>
              <w:autoSpaceDN/>
              <w:rPr>
                <w:rFonts w:ascii="Arial" w:hAnsi="Arial" w:cs="Arial"/>
                <w:color w:val="00000A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A"/>
                <w:sz w:val="14"/>
                <w:szCs w:val="14"/>
              </w:rPr>
              <w:t>Anna Puchalska</w:t>
            </w:r>
          </w:p>
          <w:p w14:paraId="22506A6B" w14:textId="77777777" w:rsidR="00A75CF5" w:rsidRPr="00A75CF5" w:rsidRDefault="00A75CF5" w:rsidP="00A75CF5">
            <w:pPr>
              <w:widowControl/>
              <w:autoSpaceDE/>
              <w:autoSpaceDN/>
              <w:rPr>
                <w:rFonts w:ascii="Arial" w:hAnsi="Arial" w:cs="Arial"/>
                <w:color w:val="00000A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A"/>
                <w:sz w:val="14"/>
                <w:szCs w:val="14"/>
              </w:rPr>
              <w:t xml:space="preserve">Tel: 12 386 22 12 </w:t>
            </w:r>
          </w:p>
          <w:p w14:paraId="020F4A0A" w14:textId="77777777" w:rsidR="00A75CF5" w:rsidRPr="00A75CF5" w:rsidRDefault="00A75CF5" w:rsidP="00A75CF5">
            <w:pPr>
              <w:widowControl/>
              <w:autoSpaceDE/>
              <w:autoSpaceDN/>
              <w:rPr>
                <w:rFonts w:ascii="Arial" w:hAnsi="Arial" w:cs="Arial"/>
                <w:color w:val="00000A"/>
                <w:sz w:val="14"/>
                <w:szCs w:val="14"/>
              </w:rPr>
            </w:pPr>
          </w:p>
          <w:p w14:paraId="1F9819D5" w14:textId="77777777" w:rsidR="00A75CF5" w:rsidRPr="00A75CF5" w:rsidRDefault="00A75CF5" w:rsidP="00A75CF5">
            <w:pPr>
              <w:widowControl/>
              <w:autoSpaceDE/>
              <w:autoSpaceDN/>
              <w:rPr>
                <w:rFonts w:ascii="Arial" w:hAnsi="Arial" w:cs="Arial"/>
                <w:color w:val="00000A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A"/>
                <w:sz w:val="14"/>
                <w:szCs w:val="14"/>
              </w:rPr>
              <w:t xml:space="preserve">Po godzinach pracy ogólnodostępny </w:t>
            </w:r>
          </w:p>
          <w:p w14:paraId="2923BCB3" w14:textId="77777777" w:rsidR="00A75CF5" w:rsidRPr="00A75CF5" w:rsidRDefault="00A75CF5" w:rsidP="00A75CF5">
            <w:pPr>
              <w:widowControl/>
              <w:autoSpaceDE/>
              <w:autoSpaceDN/>
              <w:rPr>
                <w:rFonts w:ascii="Arial" w:hAnsi="Arial" w:cs="Arial"/>
                <w:color w:val="00000A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A"/>
                <w:sz w:val="14"/>
                <w:szCs w:val="14"/>
              </w:rPr>
              <w:t>Tel: 530-507-659</w:t>
            </w:r>
          </w:p>
        </w:tc>
      </w:tr>
      <w:tr w:rsidR="00A75CF5" w:rsidRPr="00A75CF5" w14:paraId="20C9C727" w14:textId="77777777" w:rsidTr="00A75CF5">
        <w:trPr>
          <w:trHeight w:val="938"/>
        </w:trPr>
        <w:tc>
          <w:tcPr>
            <w:tcW w:w="541" w:type="dxa"/>
            <w:vMerge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6" w:space="0" w:color="000001"/>
            </w:tcBorders>
            <w:shd w:val="clear" w:color="auto" w:fill="auto"/>
            <w:tcMar>
              <w:left w:w="92" w:type="dxa"/>
            </w:tcMar>
          </w:tcPr>
          <w:p w14:paraId="4DF1BA38" w14:textId="77777777" w:rsidR="00A75CF5" w:rsidRPr="00A75CF5" w:rsidRDefault="00A75CF5" w:rsidP="00A75CF5">
            <w:pPr>
              <w:widowControl/>
              <w:autoSpaceDE/>
              <w:autoSpaceDN/>
              <w:spacing w:before="94"/>
              <w:ind w:left="161" w:right="143"/>
              <w:jc w:val="center"/>
              <w:rPr>
                <w:rFonts w:ascii="Arial" w:hAnsi="Arial" w:cs="Arial"/>
                <w:color w:val="00000A"/>
                <w:sz w:val="14"/>
                <w:szCs w:val="14"/>
              </w:rPr>
            </w:pPr>
          </w:p>
        </w:tc>
        <w:tc>
          <w:tcPr>
            <w:tcW w:w="1495" w:type="dxa"/>
            <w:gridSpan w:val="2"/>
            <w:vMerge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6" w:space="0" w:color="000001"/>
            </w:tcBorders>
            <w:shd w:val="clear" w:color="auto" w:fill="auto"/>
            <w:tcMar>
              <w:left w:w="92" w:type="dxa"/>
            </w:tcMar>
          </w:tcPr>
          <w:p w14:paraId="4D81CB3D" w14:textId="77777777" w:rsidR="00A75CF5" w:rsidRPr="00A75CF5" w:rsidRDefault="00A75CF5" w:rsidP="00A75CF5">
            <w:pPr>
              <w:widowControl/>
              <w:autoSpaceDE/>
              <w:autoSpaceDN/>
              <w:rPr>
                <w:rFonts w:ascii="Arial" w:hAnsi="Arial" w:cs="Arial"/>
                <w:color w:val="00000A"/>
                <w:sz w:val="14"/>
                <w:szCs w:val="14"/>
              </w:rPr>
            </w:pPr>
          </w:p>
        </w:tc>
        <w:tc>
          <w:tcPr>
            <w:tcW w:w="2249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auto"/>
            <w:tcMar>
              <w:left w:w="106" w:type="dxa"/>
            </w:tcMar>
          </w:tcPr>
          <w:p w14:paraId="075EB549" w14:textId="77777777" w:rsidR="00A75CF5" w:rsidRPr="00A75CF5" w:rsidRDefault="00A75CF5" w:rsidP="00A75CF5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00000A"/>
                <w:sz w:val="14"/>
                <w:szCs w:val="14"/>
              </w:rPr>
            </w:pPr>
            <w:r w:rsidRPr="00A75CF5">
              <w:rPr>
                <w:rFonts w:ascii="Arial" w:hAnsi="Arial" w:cs="Arial"/>
                <w:b/>
                <w:bCs/>
                <w:color w:val="00000A"/>
                <w:sz w:val="14"/>
                <w:szCs w:val="14"/>
              </w:rPr>
              <w:t xml:space="preserve">Zespół Interdyscyplinarny i Grupy diagnostyczno-pomocowe w Proszowicach </w:t>
            </w:r>
          </w:p>
          <w:p w14:paraId="575D67FE" w14:textId="77777777" w:rsidR="00A75CF5" w:rsidRPr="00A75CF5" w:rsidRDefault="00A75CF5" w:rsidP="00A75CF5">
            <w:pPr>
              <w:widowControl/>
              <w:autoSpaceDE/>
              <w:autoSpaceDN/>
              <w:rPr>
                <w:rFonts w:ascii="Arial" w:hAnsi="Arial" w:cs="Arial"/>
                <w:color w:val="00000A"/>
                <w:sz w:val="14"/>
                <w:szCs w:val="14"/>
              </w:rPr>
            </w:pPr>
          </w:p>
          <w:p w14:paraId="356B5723" w14:textId="77777777" w:rsidR="00A75CF5" w:rsidRPr="00A75CF5" w:rsidRDefault="00A75CF5" w:rsidP="00A75CF5">
            <w:pPr>
              <w:widowControl/>
              <w:autoSpaceDE/>
              <w:autoSpaceDN/>
              <w:rPr>
                <w:rFonts w:ascii="Arial" w:hAnsi="Arial" w:cs="Arial"/>
                <w:color w:val="00000A"/>
                <w:sz w:val="14"/>
                <w:szCs w:val="14"/>
              </w:rPr>
            </w:pPr>
          </w:p>
          <w:p w14:paraId="71FAA7B6" w14:textId="77777777" w:rsidR="00A75CF5" w:rsidRPr="00A75CF5" w:rsidRDefault="00A75CF5" w:rsidP="00A75CF5">
            <w:pPr>
              <w:widowControl/>
              <w:autoSpaceDE/>
              <w:autoSpaceDN/>
              <w:rPr>
                <w:rFonts w:ascii="Arial" w:hAnsi="Arial" w:cs="Arial"/>
                <w:color w:val="00000A"/>
                <w:sz w:val="14"/>
                <w:szCs w:val="14"/>
              </w:rPr>
            </w:pPr>
          </w:p>
          <w:p w14:paraId="3800F4B1" w14:textId="77777777" w:rsidR="00A75CF5" w:rsidRPr="00A75CF5" w:rsidRDefault="00A75CF5" w:rsidP="00A75CF5">
            <w:pPr>
              <w:widowControl/>
              <w:autoSpaceDE/>
              <w:autoSpaceDN/>
              <w:rPr>
                <w:rFonts w:ascii="Arial" w:hAnsi="Arial" w:cs="Arial"/>
                <w:color w:val="00000A"/>
                <w:sz w:val="14"/>
                <w:szCs w:val="14"/>
              </w:rPr>
            </w:pPr>
          </w:p>
          <w:p w14:paraId="17B802A5" w14:textId="77777777" w:rsidR="00A75CF5" w:rsidRPr="00A75CF5" w:rsidRDefault="00A75CF5" w:rsidP="00A75CF5">
            <w:pPr>
              <w:widowControl/>
              <w:autoSpaceDE/>
              <w:autoSpaceDN/>
              <w:rPr>
                <w:rFonts w:ascii="Arial" w:hAnsi="Arial" w:cs="Arial"/>
                <w:color w:val="00000A"/>
                <w:sz w:val="14"/>
                <w:szCs w:val="14"/>
              </w:rPr>
            </w:pPr>
          </w:p>
          <w:p w14:paraId="094A2D57" w14:textId="77777777" w:rsidR="00A75CF5" w:rsidRPr="00A75CF5" w:rsidRDefault="00A75CF5" w:rsidP="00A75CF5">
            <w:pPr>
              <w:widowControl/>
              <w:autoSpaceDE/>
              <w:autoSpaceDN/>
              <w:rPr>
                <w:rFonts w:ascii="Arial" w:hAnsi="Arial" w:cs="Arial"/>
                <w:color w:val="00000A"/>
                <w:sz w:val="14"/>
                <w:szCs w:val="14"/>
              </w:rPr>
            </w:pPr>
          </w:p>
          <w:p w14:paraId="7DBA1B53" w14:textId="77777777" w:rsidR="00A75CF5" w:rsidRPr="00A75CF5" w:rsidRDefault="00A75CF5" w:rsidP="00A75CF5">
            <w:pPr>
              <w:widowControl/>
              <w:autoSpaceDE/>
              <w:autoSpaceDN/>
              <w:rPr>
                <w:rFonts w:ascii="Arial" w:hAnsi="Arial" w:cs="Arial"/>
                <w:color w:val="00000A"/>
                <w:sz w:val="14"/>
                <w:szCs w:val="14"/>
              </w:rPr>
            </w:pPr>
          </w:p>
          <w:p w14:paraId="67B72C3F" w14:textId="77777777" w:rsidR="00A75CF5" w:rsidRPr="00A75CF5" w:rsidRDefault="00A75CF5" w:rsidP="00A75CF5">
            <w:pPr>
              <w:widowControl/>
              <w:autoSpaceDE/>
              <w:autoSpaceDN/>
              <w:rPr>
                <w:rFonts w:ascii="Arial" w:hAnsi="Arial" w:cs="Arial"/>
                <w:color w:val="00000A"/>
                <w:sz w:val="14"/>
                <w:szCs w:val="14"/>
              </w:rPr>
            </w:pPr>
          </w:p>
          <w:p w14:paraId="792958B5" w14:textId="77777777" w:rsidR="00A75CF5" w:rsidRPr="00A75CF5" w:rsidRDefault="00A75CF5" w:rsidP="00A75CF5">
            <w:pPr>
              <w:widowControl/>
              <w:autoSpaceDE/>
              <w:autoSpaceDN/>
              <w:rPr>
                <w:rFonts w:ascii="Arial" w:hAnsi="Arial" w:cs="Arial"/>
                <w:color w:val="00000A"/>
                <w:sz w:val="14"/>
                <w:szCs w:val="14"/>
              </w:rPr>
            </w:pPr>
          </w:p>
        </w:tc>
        <w:tc>
          <w:tcPr>
            <w:tcW w:w="3612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auto"/>
            <w:tcMar>
              <w:left w:w="106" w:type="dxa"/>
            </w:tcMar>
          </w:tcPr>
          <w:p w14:paraId="423D0034" w14:textId="77777777" w:rsidR="00A75CF5" w:rsidRPr="00A75CF5" w:rsidRDefault="00A75CF5" w:rsidP="00A75CF5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0"/>
                <w:sz w:val="14"/>
                <w:szCs w:val="14"/>
              </w:rPr>
              <w:t>Do zadań Zespołu należy w szczególności:</w:t>
            </w:r>
          </w:p>
          <w:p w14:paraId="393DACD3" w14:textId="77777777" w:rsidR="00A75CF5" w:rsidRPr="00A75CF5" w:rsidRDefault="00A75CF5" w:rsidP="00A75CF5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0"/>
                <w:sz w:val="14"/>
                <w:szCs w:val="14"/>
              </w:rPr>
              <w:t>1) diagnozowanie problemu przemocy domowej na poziomie lokalnym;</w:t>
            </w:r>
          </w:p>
          <w:p w14:paraId="0E1BDDA4" w14:textId="77777777" w:rsidR="00A75CF5" w:rsidRPr="00A75CF5" w:rsidRDefault="00A75CF5" w:rsidP="00A75CF5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0"/>
                <w:sz w:val="14"/>
                <w:szCs w:val="14"/>
              </w:rPr>
              <w:t>2) podejmowanie działań w środowisku zagrożonym inicjowanie działań profilaktycznych, edukacyjnych i informacyjnych mających na celu przeciwdziałanie przemocy domowej i powierzanie ich wykonania właściwym podmiotom;</w:t>
            </w:r>
          </w:p>
          <w:p w14:paraId="5E129EE3" w14:textId="77777777" w:rsidR="00A75CF5" w:rsidRPr="00A75CF5" w:rsidRDefault="00A75CF5" w:rsidP="00A75CF5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0"/>
                <w:sz w:val="14"/>
                <w:szCs w:val="14"/>
              </w:rPr>
              <w:t>3) inicjowanie działań w stosunku do osób doznających przemocy domowej oraz osób stosujących przemoc domową;</w:t>
            </w:r>
          </w:p>
          <w:p w14:paraId="0B666128" w14:textId="77777777" w:rsidR="00A75CF5" w:rsidRPr="00A75CF5" w:rsidRDefault="00A75CF5" w:rsidP="00A75CF5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0"/>
                <w:sz w:val="14"/>
                <w:szCs w:val="14"/>
              </w:rPr>
              <w:t>4) opracowanie projektu gminnego programu przeciwdziałania przemocy domowej oraz ochrony osób doznających przemocy domowej;</w:t>
            </w:r>
          </w:p>
          <w:p w14:paraId="71A9E437" w14:textId="77777777" w:rsidR="00A75CF5" w:rsidRPr="00A75CF5" w:rsidRDefault="00A75CF5" w:rsidP="00A75CF5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0"/>
                <w:sz w:val="14"/>
                <w:szCs w:val="14"/>
              </w:rPr>
              <w:t>5) rozpowszechnianie informacji o instytucjach, osobach i możliwościach udzielenia pomocy w środowisku lokalnym;</w:t>
            </w:r>
          </w:p>
          <w:p w14:paraId="1DA50406" w14:textId="77777777" w:rsidR="00A75CF5" w:rsidRPr="00A75CF5" w:rsidRDefault="00A75CF5" w:rsidP="00A75CF5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0"/>
                <w:sz w:val="14"/>
                <w:szCs w:val="14"/>
              </w:rPr>
              <w:t>6) powoływanie grup diagnostyczno-pomocowych i bieżące monitorowanie realizowanych przez nie zadań;</w:t>
            </w:r>
          </w:p>
          <w:p w14:paraId="5E981F56" w14:textId="77777777" w:rsidR="00A75CF5" w:rsidRPr="00A75CF5" w:rsidRDefault="00A75CF5" w:rsidP="00A75CF5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0"/>
                <w:sz w:val="14"/>
                <w:szCs w:val="14"/>
              </w:rPr>
              <w:t>7) monitorowanie procedury Niebieskie Karty</w:t>
            </w:r>
          </w:p>
          <w:p w14:paraId="0CF71930" w14:textId="77777777" w:rsidR="00A75CF5" w:rsidRPr="00A75CF5" w:rsidRDefault="00A75CF5" w:rsidP="00A75CF5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0"/>
                <w:sz w:val="14"/>
                <w:szCs w:val="14"/>
              </w:rPr>
              <w:t>8) przekazywanie informacji, o której mowa w art. 9e właściwość miejscowa gminy do realizacji procedury „Niebieskie Karty” ust. 3, oraz dokumentacji, o której mowa w art. 9c przetwarzanie danych przez członków zespołu interdyscyplinarnego oraz grup diagnostyczno-pomocowych ust. 5a;</w:t>
            </w:r>
          </w:p>
          <w:p w14:paraId="7E8DEBF9" w14:textId="77777777" w:rsidR="00A75CF5" w:rsidRPr="00A75CF5" w:rsidRDefault="00A75CF5" w:rsidP="00A75CF5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0"/>
                <w:sz w:val="14"/>
                <w:szCs w:val="14"/>
              </w:rPr>
              <w:t>9) kierowanie osoby stosującej przemoc domową do uczestnictwa w programie korekcyjno-edukacyjnym dla osób stosujących przemoc domową lub programie psychologiczno-terapeutycznym dla osób stosujących przemoc domową;</w:t>
            </w:r>
          </w:p>
          <w:p w14:paraId="25A2AFBC" w14:textId="77777777" w:rsidR="00A75CF5" w:rsidRPr="00A75CF5" w:rsidRDefault="00A75CF5" w:rsidP="00A75CF5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0"/>
                <w:sz w:val="14"/>
                <w:szCs w:val="14"/>
              </w:rPr>
              <w:t>10) składanie, na wniosek grupy diagnostyczno-pomocowej, zawiadomienia o popełnieniu przez osobę stosującą przemoc domową wykroczenia, o którym mowa w art. 66c niestosowanie się do obowiązków określonych w ustawie o przemocy domowej ustawy z dnia 20 maja 1971 r. – Kodeks wykroczeń (Dz. U. z 2022 r. poz. 2151, 2311, 2581 i 2600 oraz z 2023 r. poz. 289 i 535).</w:t>
            </w:r>
          </w:p>
        </w:tc>
        <w:tc>
          <w:tcPr>
            <w:tcW w:w="2110" w:type="dxa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6" w:type="dxa"/>
            </w:tcMar>
          </w:tcPr>
          <w:p w14:paraId="6D3C97EF" w14:textId="77777777" w:rsidR="00A75CF5" w:rsidRPr="00A75CF5" w:rsidRDefault="00A75CF5" w:rsidP="00A75CF5">
            <w:pPr>
              <w:widowControl/>
              <w:autoSpaceDE/>
              <w:autoSpaceDN/>
              <w:spacing w:before="21"/>
              <w:ind w:left="33"/>
              <w:rPr>
                <w:rFonts w:ascii="Arial" w:hAnsi="Arial" w:cs="Arial"/>
                <w:color w:val="00000A"/>
                <w:sz w:val="14"/>
                <w:szCs w:val="14"/>
              </w:rPr>
            </w:pPr>
          </w:p>
        </w:tc>
        <w:tc>
          <w:tcPr>
            <w:tcW w:w="1678" w:type="dxa"/>
            <w:vMerge/>
            <w:tcBorders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auto"/>
            <w:tcMar>
              <w:left w:w="106" w:type="dxa"/>
            </w:tcMar>
          </w:tcPr>
          <w:p w14:paraId="489DA775" w14:textId="77777777" w:rsidR="00A75CF5" w:rsidRPr="00A75CF5" w:rsidRDefault="00A75CF5" w:rsidP="00A75CF5">
            <w:pPr>
              <w:widowControl/>
              <w:autoSpaceDE/>
              <w:autoSpaceDN/>
              <w:rPr>
                <w:rFonts w:ascii="Arial" w:hAnsi="Arial" w:cs="Arial"/>
                <w:color w:val="00000A"/>
                <w:sz w:val="14"/>
                <w:szCs w:val="14"/>
              </w:rPr>
            </w:pPr>
          </w:p>
        </w:tc>
        <w:tc>
          <w:tcPr>
            <w:tcW w:w="2244" w:type="dxa"/>
            <w:gridSpan w:val="2"/>
            <w:vMerge/>
            <w:tcBorders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auto"/>
            <w:tcMar>
              <w:left w:w="106" w:type="dxa"/>
            </w:tcMar>
          </w:tcPr>
          <w:p w14:paraId="632E0240" w14:textId="77777777" w:rsidR="00A75CF5" w:rsidRPr="00A75CF5" w:rsidRDefault="00A75CF5" w:rsidP="00A75CF5">
            <w:pPr>
              <w:widowControl/>
              <w:autoSpaceDE/>
              <w:autoSpaceDN/>
              <w:spacing w:line="264" w:lineRule="auto"/>
              <w:ind w:left="33" w:right="53"/>
              <w:rPr>
                <w:rFonts w:ascii="Arial" w:hAnsi="Arial" w:cs="Arial"/>
                <w:color w:val="00000A"/>
                <w:sz w:val="14"/>
                <w:szCs w:val="14"/>
              </w:rPr>
            </w:pPr>
          </w:p>
        </w:tc>
        <w:tc>
          <w:tcPr>
            <w:tcW w:w="1967" w:type="dxa"/>
            <w:vMerge/>
            <w:tcBorders>
              <w:left w:val="single" w:sz="6" w:space="0" w:color="000001"/>
              <w:bottom w:val="single" w:sz="4" w:space="0" w:color="00000A"/>
              <w:right w:val="single" w:sz="12" w:space="0" w:color="000001"/>
            </w:tcBorders>
            <w:shd w:val="clear" w:color="auto" w:fill="auto"/>
            <w:tcMar>
              <w:left w:w="106" w:type="dxa"/>
            </w:tcMar>
          </w:tcPr>
          <w:p w14:paraId="77194DC7" w14:textId="77777777" w:rsidR="00A75CF5" w:rsidRPr="00A75CF5" w:rsidRDefault="00A75CF5" w:rsidP="00A75CF5">
            <w:pPr>
              <w:widowControl/>
              <w:autoSpaceDE/>
              <w:autoSpaceDN/>
              <w:spacing w:before="122"/>
              <w:rPr>
                <w:rFonts w:ascii="Arial" w:hAnsi="Arial" w:cs="Arial"/>
                <w:color w:val="00000A"/>
                <w:sz w:val="14"/>
                <w:szCs w:val="14"/>
              </w:rPr>
            </w:pPr>
            <w:bookmarkStart w:id="0" w:name="__DdeLink__225_1500698913"/>
            <w:bookmarkEnd w:id="0"/>
          </w:p>
        </w:tc>
      </w:tr>
      <w:tr w:rsidR="00A75CF5" w:rsidRPr="00A75CF5" w14:paraId="7272FDF2" w14:textId="77777777" w:rsidTr="00A75CF5">
        <w:trPr>
          <w:trHeight w:val="1303"/>
        </w:trPr>
        <w:tc>
          <w:tcPr>
            <w:tcW w:w="541" w:type="dxa"/>
            <w:vMerge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6" w:space="0" w:color="000001"/>
            </w:tcBorders>
            <w:shd w:val="clear" w:color="auto" w:fill="auto"/>
            <w:tcMar>
              <w:left w:w="92" w:type="dxa"/>
            </w:tcMar>
          </w:tcPr>
          <w:p w14:paraId="77E9E062" w14:textId="77777777" w:rsidR="00A75CF5" w:rsidRPr="00A75CF5" w:rsidRDefault="00A75CF5" w:rsidP="00A75CF5">
            <w:pPr>
              <w:widowControl/>
              <w:autoSpaceDE/>
              <w:autoSpaceDN/>
              <w:spacing w:before="94"/>
              <w:ind w:left="161" w:right="143"/>
              <w:jc w:val="center"/>
              <w:rPr>
                <w:rFonts w:ascii="Arial" w:hAnsi="Arial" w:cs="Arial"/>
                <w:color w:val="00000A"/>
                <w:sz w:val="14"/>
                <w:szCs w:val="14"/>
              </w:rPr>
            </w:pPr>
          </w:p>
        </w:tc>
        <w:tc>
          <w:tcPr>
            <w:tcW w:w="1495" w:type="dxa"/>
            <w:gridSpan w:val="2"/>
            <w:vMerge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6" w:space="0" w:color="000001"/>
            </w:tcBorders>
            <w:shd w:val="clear" w:color="auto" w:fill="auto"/>
            <w:tcMar>
              <w:left w:w="92" w:type="dxa"/>
            </w:tcMar>
          </w:tcPr>
          <w:p w14:paraId="6251F8CD" w14:textId="77777777" w:rsidR="00A75CF5" w:rsidRPr="00A75CF5" w:rsidRDefault="00A75CF5" w:rsidP="00A75CF5">
            <w:pPr>
              <w:widowControl/>
              <w:autoSpaceDE/>
              <w:autoSpaceDN/>
              <w:rPr>
                <w:rFonts w:ascii="Arial" w:hAnsi="Arial" w:cs="Arial"/>
                <w:color w:val="00000A"/>
                <w:sz w:val="14"/>
                <w:szCs w:val="14"/>
              </w:rPr>
            </w:pPr>
          </w:p>
        </w:tc>
        <w:tc>
          <w:tcPr>
            <w:tcW w:w="2249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auto"/>
            <w:tcMar>
              <w:left w:w="106" w:type="dxa"/>
            </w:tcMar>
          </w:tcPr>
          <w:p w14:paraId="7DC2AB35" w14:textId="77777777" w:rsidR="00A75CF5" w:rsidRPr="00A75CF5" w:rsidRDefault="00A75CF5" w:rsidP="00A75CF5">
            <w:pPr>
              <w:widowControl/>
              <w:autoSpaceDE/>
              <w:autoSpaceDN/>
              <w:rPr>
                <w:rFonts w:ascii="Arial" w:hAnsi="Arial" w:cs="Arial"/>
                <w:b/>
                <w:bCs/>
                <w:color w:val="00000A"/>
                <w:sz w:val="14"/>
                <w:szCs w:val="14"/>
              </w:rPr>
            </w:pPr>
            <w:r w:rsidRPr="00A75CF5">
              <w:rPr>
                <w:rFonts w:ascii="Arial" w:hAnsi="Arial" w:cs="Arial"/>
                <w:b/>
                <w:bCs/>
                <w:color w:val="00000A"/>
                <w:sz w:val="14"/>
                <w:szCs w:val="14"/>
              </w:rPr>
              <w:t>Gminna Komisja Rozwiązywania Problemów Alkoholowych w Proszowicach</w:t>
            </w:r>
          </w:p>
        </w:tc>
        <w:tc>
          <w:tcPr>
            <w:tcW w:w="3612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auto"/>
            <w:tcMar>
              <w:left w:w="106" w:type="dxa"/>
            </w:tcMar>
          </w:tcPr>
          <w:p w14:paraId="302F0F2F" w14:textId="77777777" w:rsidR="00A75CF5" w:rsidRPr="00A75CF5" w:rsidRDefault="00A75CF5" w:rsidP="00A75CF5">
            <w:pPr>
              <w:widowControl/>
              <w:autoSpaceDE/>
              <w:autoSpaceDN/>
              <w:spacing w:before="21"/>
              <w:rPr>
                <w:rFonts w:ascii="Arial" w:hAnsi="Arial" w:cs="Arial"/>
                <w:color w:val="00000A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202124"/>
                <w:sz w:val="14"/>
                <w:szCs w:val="14"/>
              </w:rPr>
              <w:t>Celem działań jest ograniczanie dostępności alkoholu, zwiększenie dostępności pomocy terapeutycznej  osobom uzależnionym i współuzależnionym, podejmowanie działań w związku z podejrzeniem zaistnienia przemocy w rodzinie oraz zwiększanie zdolności osób do radzenia sobie z istniejącymi problemami alkoholowymi.</w:t>
            </w:r>
            <w:r w:rsidRPr="00A75CF5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</w:p>
        </w:tc>
        <w:tc>
          <w:tcPr>
            <w:tcW w:w="2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6" w:type="dxa"/>
            </w:tcMar>
          </w:tcPr>
          <w:p w14:paraId="18664C87" w14:textId="77777777" w:rsidR="00A75CF5" w:rsidRPr="00A75CF5" w:rsidRDefault="00A75CF5" w:rsidP="00A75CF5">
            <w:pPr>
              <w:widowControl/>
              <w:autoSpaceDE/>
              <w:autoSpaceDN/>
              <w:spacing w:before="21"/>
              <w:ind w:left="33"/>
              <w:rPr>
                <w:rFonts w:ascii="Arial" w:hAnsi="Arial" w:cs="Arial"/>
                <w:color w:val="00000A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A"/>
                <w:sz w:val="14"/>
                <w:szCs w:val="14"/>
              </w:rPr>
              <w:t>Urząd Gminy i Miasta Proszowice</w:t>
            </w:r>
          </w:p>
          <w:p w14:paraId="27929157" w14:textId="77777777" w:rsidR="00A75CF5" w:rsidRPr="00A75CF5" w:rsidRDefault="00A75CF5" w:rsidP="00A75CF5">
            <w:pPr>
              <w:widowControl/>
              <w:autoSpaceDE/>
              <w:autoSpaceDN/>
              <w:spacing w:before="21"/>
              <w:ind w:left="33"/>
              <w:rPr>
                <w:rFonts w:ascii="Arial" w:hAnsi="Arial" w:cs="Arial"/>
                <w:color w:val="00000A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A"/>
                <w:sz w:val="14"/>
                <w:szCs w:val="14"/>
              </w:rPr>
              <w:t>ul. 3 Maja 72, 32-100 Proszowice</w:t>
            </w:r>
          </w:p>
        </w:tc>
        <w:tc>
          <w:tcPr>
            <w:tcW w:w="1678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auto"/>
            <w:tcMar>
              <w:left w:w="106" w:type="dxa"/>
            </w:tcMar>
          </w:tcPr>
          <w:p w14:paraId="3CDE7638" w14:textId="77777777" w:rsidR="00A75CF5" w:rsidRPr="00A75CF5" w:rsidRDefault="00A75CF5" w:rsidP="00A75CF5">
            <w:pPr>
              <w:widowControl/>
              <w:autoSpaceDE/>
              <w:autoSpaceDN/>
              <w:rPr>
                <w:rFonts w:ascii="Arial" w:hAnsi="Arial" w:cs="Arial"/>
                <w:color w:val="00000A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A"/>
                <w:sz w:val="14"/>
                <w:szCs w:val="14"/>
              </w:rPr>
              <w:t xml:space="preserve">ul. 3 Maja 72, </w:t>
            </w:r>
          </w:p>
          <w:p w14:paraId="3D6A245A" w14:textId="77777777" w:rsidR="00A75CF5" w:rsidRPr="00A75CF5" w:rsidRDefault="00A75CF5" w:rsidP="00A75CF5">
            <w:pPr>
              <w:widowControl/>
              <w:autoSpaceDE/>
              <w:autoSpaceDN/>
              <w:rPr>
                <w:rFonts w:ascii="Arial" w:hAnsi="Arial" w:cs="Arial"/>
                <w:color w:val="00000A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A"/>
                <w:sz w:val="14"/>
                <w:szCs w:val="14"/>
              </w:rPr>
              <w:t>32-100 Proszowice</w:t>
            </w:r>
          </w:p>
        </w:tc>
        <w:tc>
          <w:tcPr>
            <w:tcW w:w="2244" w:type="dxa"/>
            <w:gridSpan w:val="2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auto"/>
            <w:tcMar>
              <w:left w:w="106" w:type="dxa"/>
            </w:tcMar>
          </w:tcPr>
          <w:p w14:paraId="2C015AA7" w14:textId="77777777" w:rsidR="00A75CF5" w:rsidRPr="00A75CF5" w:rsidRDefault="00A75CF5" w:rsidP="00A75CF5">
            <w:pPr>
              <w:widowControl/>
              <w:autoSpaceDE/>
              <w:autoSpaceDN/>
              <w:spacing w:line="264" w:lineRule="auto"/>
              <w:ind w:left="33" w:right="53"/>
              <w:rPr>
                <w:rFonts w:ascii="Arial" w:hAnsi="Arial" w:cs="Arial"/>
                <w:color w:val="00000A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A"/>
                <w:sz w:val="14"/>
                <w:szCs w:val="14"/>
              </w:rPr>
              <w:t>Poniedziałek - 7.30 – 15.30</w:t>
            </w:r>
          </w:p>
          <w:p w14:paraId="4AFF76DC" w14:textId="77777777" w:rsidR="00A75CF5" w:rsidRPr="00A75CF5" w:rsidRDefault="00A75CF5" w:rsidP="00A75CF5">
            <w:pPr>
              <w:widowControl/>
              <w:autoSpaceDE/>
              <w:autoSpaceDN/>
              <w:spacing w:line="264" w:lineRule="auto"/>
              <w:ind w:left="33" w:right="53"/>
              <w:rPr>
                <w:rFonts w:ascii="Arial" w:hAnsi="Arial" w:cs="Arial"/>
                <w:color w:val="00000A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A"/>
                <w:sz w:val="14"/>
                <w:szCs w:val="14"/>
              </w:rPr>
              <w:t>Wtorek - 7.30 - 15.30</w:t>
            </w:r>
          </w:p>
          <w:p w14:paraId="457FA69F" w14:textId="77777777" w:rsidR="00A75CF5" w:rsidRPr="00A75CF5" w:rsidRDefault="00A75CF5" w:rsidP="00A75CF5">
            <w:pPr>
              <w:widowControl/>
              <w:autoSpaceDE/>
              <w:autoSpaceDN/>
              <w:spacing w:line="264" w:lineRule="auto"/>
              <w:ind w:left="33" w:right="53"/>
              <w:rPr>
                <w:rFonts w:ascii="Arial" w:hAnsi="Arial" w:cs="Arial"/>
                <w:color w:val="00000A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A"/>
                <w:sz w:val="14"/>
                <w:szCs w:val="14"/>
              </w:rPr>
              <w:t>Środa - 7.30 - 15.30</w:t>
            </w:r>
          </w:p>
          <w:p w14:paraId="4D27ED4A" w14:textId="77777777" w:rsidR="00A75CF5" w:rsidRPr="00A75CF5" w:rsidRDefault="00A75CF5" w:rsidP="00A75CF5">
            <w:pPr>
              <w:widowControl/>
              <w:autoSpaceDE/>
              <w:autoSpaceDN/>
              <w:spacing w:line="264" w:lineRule="auto"/>
              <w:ind w:left="33" w:right="53"/>
              <w:rPr>
                <w:rFonts w:ascii="Arial" w:hAnsi="Arial" w:cs="Arial"/>
                <w:color w:val="00000A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A"/>
                <w:sz w:val="14"/>
                <w:szCs w:val="14"/>
              </w:rPr>
              <w:t>Czwartek - 7.30 - 15.30</w:t>
            </w:r>
          </w:p>
          <w:p w14:paraId="0FC70D52" w14:textId="77777777" w:rsidR="00A75CF5" w:rsidRPr="00A75CF5" w:rsidRDefault="00A75CF5" w:rsidP="00A75CF5">
            <w:pPr>
              <w:widowControl/>
              <w:autoSpaceDE/>
              <w:autoSpaceDN/>
              <w:spacing w:line="264" w:lineRule="auto"/>
              <w:ind w:left="33" w:right="53"/>
              <w:rPr>
                <w:rFonts w:ascii="Arial" w:hAnsi="Arial" w:cs="Arial"/>
                <w:color w:val="00000A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A"/>
                <w:sz w:val="14"/>
                <w:szCs w:val="14"/>
              </w:rPr>
              <w:t>Piątek - 7.30 - 15.30</w:t>
            </w:r>
          </w:p>
        </w:tc>
        <w:tc>
          <w:tcPr>
            <w:tcW w:w="1967" w:type="dxa"/>
            <w:tcBorders>
              <w:top w:val="single" w:sz="4" w:space="0" w:color="00000A"/>
              <w:left w:val="single" w:sz="6" w:space="0" w:color="000001"/>
              <w:bottom w:val="single" w:sz="4" w:space="0" w:color="00000A"/>
              <w:right w:val="single" w:sz="12" w:space="0" w:color="000001"/>
            </w:tcBorders>
            <w:shd w:val="clear" w:color="auto" w:fill="auto"/>
            <w:tcMar>
              <w:left w:w="106" w:type="dxa"/>
            </w:tcMar>
          </w:tcPr>
          <w:p w14:paraId="6256C9AB" w14:textId="77777777" w:rsidR="00A75CF5" w:rsidRPr="00A75CF5" w:rsidRDefault="00A75CF5" w:rsidP="00A75CF5">
            <w:pPr>
              <w:widowControl/>
              <w:autoSpaceDE/>
              <w:autoSpaceDN/>
              <w:spacing w:before="122"/>
              <w:rPr>
                <w:rFonts w:ascii="Arial" w:hAnsi="Arial" w:cs="Arial"/>
                <w:color w:val="00000A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A"/>
                <w:sz w:val="14"/>
                <w:szCs w:val="14"/>
              </w:rPr>
              <w:t>Aneta Chmielnicka Bogacz</w:t>
            </w:r>
          </w:p>
          <w:p w14:paraId="36839EE1" w14:textId="77777777" w:rsidR="00A75CF5" w:rsidRPr="00A75CF5" w:rsidRDefault="00A75CF5" w:rsidP="00A75CF5">
            <w:pPr>
              <w:widowControl/>
              <w:autoSpaceDE/>
              <w:autoSpaceDN/>
              <w:spacing w:before="122"/>
              <w:rPr>
                <w:rFonts w:ascii="Arial" w:hAnsi="Arial" w:cs="Arial"/>
                <w:color w:val="00000A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A"/>
                <w:sz w:val="14"/>
                <w:szCs w:val="14"/>
              </w:rPr>
              <w:t>tel. 12 386 10 05 wew 321</w:t>
            </w:r>
          </w:p>
        </w:tc>
      </w:tr>
      <w:tr w:rsidR="00A75CF5" w:rsidRPr="00A75CF5" w14:paraId="6EEA58DE" w14:textId="77777777" w:rsidTr="00A75CF5">
        <w:trPr>
          <w:trHeight w:val="1393"/>
        </w:trPr>
        <w:tc>
          <w:tcPr>
            <w:tcW w:w="541" w:type="dxa"/>
            <w:vMerge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6" w:space="0" w:color="000001"/>
            </w:tcBorders>
            <w:shd w:val="clear" w:color="auto" w:fill="auto"/>
            <w:tcMar>
              <w:left w:w="92" w:type="dxa"/>
            </w:tcMar>
          </w:tcPr>
          <w:p w14:paraId="40850F72" w14:textId="77777777" w:rsidR="00A75CF5" w:rsidRPr="00A75CF5" w:rsidRDefault="00A75CF5" w:rsidP="00A75CF5">
            <w:pPr>
              <w:widowControl/>
              <w:autoSpaceDE/>
              <w:autoSpaceDN/>
              <w:spacing w:before="94"/>
              <w:ind w:left="161" w:right="143"/>
              <w:jc w:val="center"/>
              <w:rPr>
                <w:rFonts w:ascii="Arial" w:hAnsi="Arial" w:cs="Arial"/>
                <w:color w:val="00000A"/>
                <w:sz w:val="14"/>
                <w:szCs w:val="14"/>
              </w:rPr>
            </w:pPr>
          </w:p>
        </w:tc>
        <w:tc>
          <w:tcPr>
            <w:tcW w:w="1495" w:type="dxa"/>
            <w:gridSpan w:val="2"/>
            <w:vMerge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6" w:space="0" w:color="000001"/>
            </w:tcBorders>
            <w:shd w:val="clear" w:color="auto" w:fill="auto"/>
            <w:tcMar>
              <w:left w:w="92" w:type="dxa"/>
            </w:tcMar>
          </w:tcPr>
          <w:p w14:paraId="4BAE5CDC" w14:textId="77777777" w:rsidR="00A75CF5" w:rsidRPr="00A75CF5" w:rsidRDefault="00A75CF5" w:rsidP="00A75CF5">
            <w:pPr>
              <w:widowControl/>
              <w:autoSpaceDE/>
              <w:autoSpaceDN/>
              <w:rPr>
                <w:rFonts w:ascii="Arial" w:hAnsi="Arial" w:cs="Arial"/>
                <w:color w:val="00000A"/>
                <w:sz w:val="14"/>
                <w:szCs w:val="14"/>
              </w:rPr>
            </w:pPr>
          </w:p>
        </w:tc>
        <w:tc>
          <w:tcPr>
            <w:tcW w:w="2249" w:type="dxa"/>
            <w:tcBorders>
              <w:top w:val="single" w:sz="4" w:space="0" w:color="00000A"/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106" w:type="dxa"/>
            </w:tcMar>
          </w:tcPr>
          <w:p w14:paraId="7B2D3298" w14:textId="77777777" w:rsidR="00A75CF5" w:rsidRPr="00A75CF5" w:rsidRDefault="00A75CF5" w:rsidP="00A75CF5">
            <w:pPr>
              <w:rPr>
                <w:rFonts w:ascii="Arial" w:hAnsi="Arial" w:cs="Arial"/>
                <w:b/>
                <w:bCs/>
                <w:color w:val="00000A"/>
                <w:sz w:val="14"/>
                <w:szCs w:val="14"/>
              </w:rPr>
            </w:pPr>
            <w:r w:rsidRPr="00A75CF5">
              <w:rPr>
                <w:rFonts w:ascii="Arial" w:hAnsi="Arial" w:cs="Arial"/>
                <w:b/>
                <w:bCs/>
                <w:color w:val="00000A"/>
                <w:sz w:val="14"/>
                <w:szCs w:val="14"/>
              </w:rPr>
              <w:t>Poradnictwo specjalistyczne- psycholog</w:t>
            </w:r>
          </w:p>
        </w:tc>
        <w:tc>
          <w:tcPr>
            <w:tcW w:w="3612" w:type="dxa"/>
            <w:tcBorders>
              <w:top w:val="single" w:sz="4" w:space="0" w:color="00000A"/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106" w:type="dxa"/>
            </w:tcMar>
          </w:tcPr>
          <w:p w14:paraId="0FFAE6C9" w14:textId="77777777" w:rsidR="00A75CF5" w:rsidRPr="00A75CF5" w:rsidRDefault="00A75CF5" w:rsidP="00A75CF5">
            <w:pPr>
              <w:spacing w:before="21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0"/>
                <w:sz w:val="14"/>
                <w:szCs w:val="14"/>
              </w:rPr>
              <w:t xml:space="preserve">Psycholog- poradnictwo psychologiczne dla dzieci, młodzieży  i rodzin, psychoterapia </w:t>
            </w:r>
          </w:p>
        </w:tc>
        <w:tc>
          <w:tcPr>
            <w:tcW w:w="2110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106" w:type="dxa"/>
            </w:tcMar>
          </w:tcPr>
          <w:p w14:paraId="27746059" w14:textId="77777777" w:rsidR="00A75CF5" w:rsidRPr="00A75CF5" w:rsidRDefault="00A75CF5" w:rsidP="00A75CF5">
            <w:pPr>
              <w:widowControl/>
              <w:autoSpaceDE/>
              <w:autoSpaceDN/>
              <w:spacing w:before="21"/>
              <w:ind w:left="33"/>
              <w:rPr>
                <w:rFonts w:ascii="Arial" w:hAnsi="Arial" w:cs="Arial"/>
                <w:color w:val="00000A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A"/>
                <w:sz w:val="14"/>
                <w:szCs w:val="14"/>
              </w:rPr>
              <w:t>Urząd Gminy i Miasta Proszowice</w:t>
            </w:r>
          </w:p>
          <w:p w14:paraId="36A0FA11" w14:textId="77777777" w:rsidR="00A75CF5" w:rsidRPr="00A75CF5" w:rsidRDefault="00A75CF5" w:rsidP="00A75CF5">
            <w:pPr>
              <w:spacing w:before="21"/>
              <w:rPr>
                <w:rFonts w:ascii="Arial" w:hAnsi="Arial" w:cs="Arial"/>
                <w:color w:val="00000A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A"/>
                <w:sz w:val="14"/>
                <w:szCs w:val="14"/>
              </w:rPr>
              <w:t>ul. 3 Maja 72, 32-100 Proszowice</w:t>
            </w:r>
          </w:p>
        </w:tc>
        <w:tc>
          <w:tcPr>
            <w:tcW w:w="1678" w:type="dxa"/>
            <w:tcBorders>
              <w:top w:val="single" w:sz="4" w:space="0" w:color="00000A"/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106" w:type="dxa"/>
            </w:tcMar>
          </w:tcPr>
          <w:p w14:paraId="58A63FCE" w14:textId="77777777" w:rsidR="00A75CF5" w:rsidRPr="00A75CF5" w:rsidRDefault="00A75CF5" w:rsidP="00A75CF5">
            <w:pPr>
              <w:widowControl/>
              <w:autoSpaceDE/>
              <w:autoSpaceDN/>
              <w:rPr>
                <w:rFonts w:ascii="Arial" w:hAnsi="Arial" w:cs="Arial"/>
                <w:color w:val="00000A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A"/>
                <w:sz w:val="14"/>
                <w:szCs w:val="14"/>
              </w:rPr>
              <w:t xml:space="preserve">ul. 3 Maja 72, </w:t>
            </w:r>
          </w:p>
          <w:p w14:paraId="7CEAB5AC" w14:textId="77777777" w:rsidR="00A75CF5" w:rsidRPr="00A75CF5" w:rsidRDefault="00A75CF5" w:rsidP="00A75CF5">
            <w:pPr>
              <w:rPr>
                <w:rFonts w:ascii="Arial" w:hAnsi="Arial" w:cs="Arial"/>
                <w:color w:val="00000A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A"/>
                <w:sz w:val="14"/>
                <w:szCs w:val="14"/>
              </w:rPr>
              <w:t>32-100 Proszowice</w:t>
            </w:r>
          </w:p>
        </w:tc>
        <w:tc>
          <w:tcPr>
            <w:tcW w:w="2244" w:type="dxa"/>
            <w:gridSpan w:val="2"/>
            <w:tcBorders>
              <w:top w:val="single" w:sz="4" w:space="0" w:color="00000A"/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left w:w="106" w:type="dxa"/>
            </w:tcMar>
          </w:tcPr>
          <w:p w14:paraId="534880A4" w14:textId="77777777" w:rsidR="00A75CF5" w:rsidRPr="00A75CF5" w:rsidRDefault="00A75CF5" w:rsidP="00A75CF5">
            <w:pPr>
              <w:spacing w:line="264" w:lineRule="auto"/>
              <w:ind w:left="33" w:right="53"/>
              <w:rPr>
                <w:rFonts w:ascii="Arial" w:hAnsi="Arial" w:cs="Arial"/>
                <w:color w:val="00000A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A"/>
                <w:sz w:val="14"/>
                <w:szCs w:val="14"/>
              </w:rPr>
              <w:t>Poniedziałek – 14.00 -17.00</w:t>
            </w:r>
          </w:p>
        </w:tc>
        <w:tc>
          <w:tcPr>
            <w:tcW w:w="1967" w:type="dxa"/>
            <w:tcBorders>
              <w:top w:val="single" w:sz="4" w:space="0" w:color="00000A"/>
              <w:left w:val="single" w:sz="6" w:space="0" w:color="000001"/>
              <w:right w:val="single" w:sz="12" w:space="0" w:color="000001"/>
            </w:tcBorders>
            <w:shd w:val="clear" w:color="auto" w:fill="auto"/>
            <w:tcMar>
              <w:left w:w="106" w:type="dxa"/>
            </w:tcMar>
          </w:tcPr>
          <w:p w14:paraId="1F7C08D8" w14:textId="77777777" w:rsidR="00A75CF5" w:rsidRPr="00A75CF5" w:rsidRDefault="00A75CF5" w:rsidP="00A75CF5">
            <w:pPr>
              <w:widowControl/>
              <w:autoSpaceDE/>
              <w:autoSpaceDN/>
              <w:spacing w:before="122"/>
              <w:rPr>
                <w:rFonts w:ascii="Arial" w:hAnsi="Arial" w:cs="Arial"/>
                <w:color w:val="00000A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A"/>
                <w:sz w:val="14"/>
                <w:szCs w:val="14"/>
              </w:rPr>
              <w:t>Aneta Chmielnicka Bogacz</w:t>
            </w:r>
          </w:p>
          <w:p w14:paraId="746C0435" w14:textId="77777777" w:rsidR="00A75CF5" w:rsidRPr="00A75CF5" w:rsidRDefault="00A75CF5" w:rsidP="00A75CF5">
            <w:pPr>
              <w:spacing w:before="122"/>
              <w:rPr>
                <w:rFonts w:ascii="Arial" w:hAnsi="Arial" w:cs="Arial"/>
                <w:color w:val="00000A"/>
                <w:sz w:val="14"/>
                <w:szCs w:val="14"/>
              </w:rPr>
            </w:pPr>
            <w:r w:rsidRPr="00A75CF5">
              <w:rPr>
                <w:rFonts w:ascii="Arial" w:hAnsi="Arial" w:cs="Arial"/>
                <w:color w:val="00000A"/>
                <w:sz w:val="14"/>
                <w:szCs w:val="14"/>
              </w:rPr>
              <w:t>tel. 12 386 10 05 wew 321</w:t>
            </w:r>
          </w:p>
        </w:tc>
      </w:tr>
    </w:tbl>
    <w:p w14:paraId="2F6020FB" w14:textId="77777777" w:rsidR="00A75CF5" w:rsidRPr="00A75CF5" w:rsidRDefault="00A75CF5" w:rsidP="00A75CF5">
      <w:pPr>
        <w:widowControl/>
        <w:autoSpaceDE/>
        <w:autoSpaceDN/>
        <w:spacing w:before="73"/>
        <w:rPr>
          <w:rFonts w:ascii="Arial" w:hAnsi="Arial" w:cs="Arial"/>
          <w:color w:val="00000A"/>
          <w:sz w:val="14"/>
          <w:szCs w:val="14"/>
        </w:rPr>
      </w:pPr>
    </w:p>
    <w:p w14:paraId="15DDF90E" w14:textId="77777777" w:rsidR="00B34D76" w:rsidRPr="00A75CF5" w:rsidRDefault="00B34D76" w:rsidP="00A75CF5"/>
    <w:sectPr w:rsidR="00B34D76" w:rsidRPr="00A75CF5" w:rsidSect="001646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01700" w14:textId="77777777" w:rsidR="001646DA" w:rsidRDefault="001646DA" w:rsidP="00A75CF5">
      <w:r>
        <w:separator/>
      </w:r>
    </w:p>
  </w:endnote>
  <w:endnote w:type="continuationSeparator" w:id="0">
    <w:p w14:paraId="3F579BEE" w14:textId="77777777" w:rsidR="001646DA" w:rsidRDefault="001646DA" w:rsidP="00A75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rlito">
    <w:altName w:val="Calibri"/>
    <w:charset w:val="EE"/>
    <w:family w:val="swiss"/>
    <w:pitch w:val="variable"/>
    <w:sig w:usb0="E10002FF" w:usb1="5000ECFF" w:usb2="00000009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39631" w14:textId="77777777" w:rsidR="002B2891" w:rsidRDefault="002B289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6FD5F" w14:textId="77777777" w:rsidR="002B2891" w:rsidRDefault="002B289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EFDAF" w14:textId="77777777" w:rsidR="002B2891" w:rsidRDefault="002B28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7E7EE" w14:textId="77777777" w:rsidR="001646DA" w:rsidRDefault="001646DA" w:rsidP="00A75CF5">
      <w:r>
        <w:separator/>
      </w:r>
    </w:p>
  </w:footnote>
  <w:footnote w:type="continuationSeparator" w:id="0">
    <w:p w14:paraId="086723FE" w14:textId="77777777" w:rsidR="001646DA" w:rsidRDefault="001646DA" w:rsidP="00A75C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72252" w14:textId="77777777" w:rsidR="002B2891" w:rsidRDefault="002B289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EC8EC" w14:textId="77777777" w:rsidR="00A75CF5" w:rsidRPr="00A75CF5" w:rsidRDefault="00A75CF5" w:rsidP="00A75CF5">
    <w:pPr>
      <w:pStyle w:val="Nagwek"/>
      <w:rPr>
        <w:sz w:val="28"/>
        <w:szCs w:val="28"/>
      </w:rPr>
    </w:pPr>
    <w:r w:rsidRPr="00A75CF5">
      <w:rPr>
        <w:rFonts w:ascii="Arial" w:hAnsi="Arial" w:cs="Arial"/>
        <w:b/>
        <w:color w:val="00000A"/>
        <w:w w:val="105"/>
        <w:sz w:val="28"/>
        <w:szCs w:val="28"/>
      </w:rPr>
      <w:t xml:space="preserve">                       </w:t>
    </w:r>
    <w:r>
      <w:rPr>
        <w:rFonts w:ascii="Arial" w:hAnsi="Arial" w:cs="Arial"/>
        <w:b/>
        <w:color w:val="00000A"/>
        <w:w w:val="105"/>
        <w:sz w:val="28"/>
        <w:szCs w:val="28"/>
      </w:rPr>
      <w:t xml:space="preserve">                       </w:t>
    </w:r>
    <w:r w:rsidRPr="00A75CF5">
      <w:rPr>
        <w:rFonts w:ascii="Arial" w:hAnsi="Arial" w:cs="Arial"/>
        <w:b/>
        <w:color w:val="00000A"/>
        <w:w w:val="105"/>
        <w:sz w:val="28"/>
        <w:szCs w:val="28"/>
      </w:rPr>
      <w:t>JEDNOSTKI GMINNE I ORGANIZACJE POZARZĄDOWE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FDF9C" w14:textId="77777777" w:rsidR="002B2891" w:rsidRDefault="002B289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91"/>
    <w:rsid w:val="001646DA"/>
    <w:rsid w:val="002B2891"/>
    <w:rsid w:val="007A51ED"/>
    <w:rsid w:val="00A75CF5"/>
    <w:rsid w:val="00B34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D1E3F0"/>
  <w15:chartTrackingRefBased/>
  <w15:docId w15:val="{8CCB79DE-9307-4351-9068-42D99BEDB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5CF5"/>
    <w:pPr>
      <w:widowControl w:val="0"/>
      <w:autoSpaceDE w:val="0"/>
      <w:autoSpaceDN w:val="0"/>
    </w:pPr>
    <w:rPr>
      <w:rFonts w:ascii="Carlito" w:eastAsia="Carlito" w:hAnsi="Carlito" w:cs="Carlito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A75CF5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A75C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75CF5"/>
    <w:rPr>
      <w:rFonts w:ascii="Carlito" w:eastAsia="Carlito" w:hAnsi="Carlito" w:cs="Carlito"/>
    </w:rPr>
  </w:style>
  <w:style w:type="paragraph" w:styleId="Stopka">
    <w:name w:val="footer"/>
    <w:basedOn w:val="Normalny"/>
    <w:link w:val="StopkaZnak"/>
    <w:uiPriority w:val="99"/>
    <w:unhideWhenUsed/>
    <w:rsid w:val="00A75CF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75CF5"/>
    <w:rPr>
      <w:rFonts w:ascii="Carlito" w:eastAsia="Carlito" w:hAnsi="Carlito" w:cs="Carli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mgops@proszowice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KROL~1.GMI\AppData\Local\Temp\pid-25056\baza%20przemoc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8F1BE-86CA-4844-A4CF-986F72BFE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baza przemoc.dot</Template>
  <TotalTime>7</TotalTime>
  <Pages>2</Pages>
  <Words>561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</CharactersWithSpaces>
  <SharedDoc>false</SharedDoc>
  <HLinks>
    <vt:vector size="6" baseType="variant">
      <vt:variant>
        <vt:i4>2097167</vt:i4>
      </vt:variant>
      <vt:variant>
        <vt:i4>0</vt:i4>
      </vt:variant>
      <vt:variant>
        <vt:i4>0</vt:i4>
      </vt:variant>
      <vt:variant>
        <vt:i4>5</vt:i4>
      </vt:variant>
      <vt:variant>
        <vt:lpwstr>mailto:mgops@proszowice.pl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 Król</dc:creator>
  <cp:keywords/>
  <cp:lastModifiedBy>Damian Król</cp:lastModifiedBy>
  <cp:revision>1</cp:revision>
  <cp:lastPrinted>2024-01-18T11:29:00Z</cp:lastPrinted>
  <dcterms:created xsi:type="dcterms:W3CDTF">2024-03-01T08:22:00Z</dcterms:created>
  <dcterms:modified xsi:type="dcterms:W3CDTF">2024-03-01T08:29:00Z</dcterms:modified>
</cp:coreProperties>
</file>